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C2164F" w14:textId="77777777" w:rsidR="00844CAE" w:rsidRPr="00844CAE" w:rsidRDefault="00844CAE" w:rsidP="00844CAE">
      <w:pPr>
        <w:pStyle w:val="BoardNumber"/>
      </w:pPr>
      <w:r>
        <w:t>Board</w:t>
      </w:r>
      <w:r w:rsidRPr="00844CAE">
        <w:t xml:space="preserve"> 1. Love All. Dealer North.</w:t>
      </w:r>
    </w:p>
    <w:p w14:paraId="43DE8FE5" w14:textId="77777777" w:rsidR="00844CAE" w:rsidRPr="00844CAE" w:rsidRDefault="00844CAE" w:rsidP="00844CAE">
      <w:pPr>
        <w:pStyle w:val="bridgehand"/>
      </w:pPr>
      <w:r>
        <w:tab/>
      </w:r>
      <w:r>
        <w:tab/>
      </w:r>
      <w:r>
        <w:tab/>
      </w:r>
      <w:r w:rsidRPr="00844CAE">
        <w:t>[</w:t>
      </w:r>
      <w:r>
        <w:tab/>
      </w:r>
      <w:r w:rsidRPr="00844CAE">
        <w:t>J 2</w:t>
      </w:r>
    </w:p>
    <w:p w14:paraId="4C430AB3" w14:textId="77777777" w:rsidR="00844CAE" w:rsidRPr="00844CAE" w:rsidRDefault="00844CAE" w:rsidP="00844CAE">
      <w:pPr>
        <w:pStyle w:val="bridgehand"/>
      </w:pPr>
      <w:r>
        <w:tab/>
      </w:r>
      <w:r>
        <w:tab/>
      </w:r>
      <w:r>
        <w:tab/>
      </w:r>
      <w:r w:rsidRPr="00844CAE">
        <w:rPr>
          <w:color w:val="FF0000"/>
        </w:rPr>
        <w:t>]</w:t>
      </w:r>
      <w:r>
        <w:tab/>
      </w:r>
      <w:r w:rsidRPr="00844CAE">
        <w:t>7 5 4</w:t>
      </w:r>
    </w:p>
    <w:p w14:paraId="42FE4BF2" w14:textId="77777777" w:rsidR="00844CAE" w:rsidRPr="00844CAE" w:rsidRDefault="00844CAE" w:rsidP="00844CAE">
      <w:pPr>
        <w:pStyle w:val="bridgehand"/>
      </w:pPr>
      <w:r>
        <w:tab/>
      </w:r>
      <w:r>
        <w:tab/>
      </w:r>
      <w:r>
        <w:tab/>
      </w:r>
      <w:r w:rsidRPr="00844CAE">
        <w:rPr>
          <w:color w:val="FF0000"/>
        </w:rPr>
        <w:t>{</w:t>
      </w:r>
      <w:r>
        <w:tab/>
      </w:r>
      <w:r w:rsidRPr="00844CAE">
        <w:t>Q J 7 6 4</w:t>
      </w:r>
    </w:p>
    <w:p w14:paraId="30B4515E" w14:textId="77777777" w:rsidR="00844CAE" w:rsidRPr="00844CAE" w:rsidRDefault="00844CAE" w:rsidP="00844CAE">
      <w:pPr>
        <w:pStyle w:val="bridgehand"/>
      </w:pPr>
      <w:r>
        <w:tab/>
      </w:r>
      <w:r>
        <w:tab/>
      </w:r>
      <w:r>
        <w:tab/>
      </w:r>
      <w:r w:rsidRPr="00844CAE">
        <w:t>}</w:t>
      </w:r>
      <w:r>
        <w:tab/>
      </w:r>
      <w:r w:rsidRPr="00844CAE">
        <w:t>7 6 2</w:t>
      </w:r>
    </w:p>
    <w:p w14:paraId="10A23D72" w14:textId="77777777" w:rsidR="00844CAE" w:rsidRPr="00844CAE" w:rsidRDefault="00844CAE" w:rsidP="00844CAE">
      <w:pPr>
        <w:pStyle w:val="bridgehand"/>
      </w:pPr>
      <w:r>
        <w:tab/>
      </w:r>
      <w:r w:rsidRPr="00844CAE">
        <w:t>[</w:t>
      </w:r>
      <w:r>
        <w:tab/>
      </w:r>
      <w:r w:rsidRPr="00844CAE">
        <w:t>A K Q 9 6</w:t>
      </w:r>
      <w:r>
        <w:tab/>
      </w:r>
      <w:r>
        <w:tab/>
      </w:r>
      <w:r>
        <w:tab/>
      </w:r>
      <w:r w:rsidRPr="00844CAE">
        <w:t>[</w:t>
      </w:r>
      <w:r>
        <w:tab/>
      </w:r>
      <w:r w:rsidRPr="00844CAE">
        <w:t>10 7 5 4 3</w:t>
      </w:r>
    </w:p>
    <w:p w14:paraId="3B1BFE07" w14:textId="77777777" w:rsidR="00844CAE" w:rsidRPr="00844CAE" w:rsidRDefault="00844CAE" w:rsidP="00844CAE">
      <w:pPr>
        <w:pStyle w:val="bridgehand"/>
      </w:pPr>
      <w:r>
        <w:tab/>
      </w:r>
      <w:r w:rsidRPr="00844CAE">
        <w:rPr>
          <w:color w:val="FF0000"/>
        </w:rPr>
        <w:t>]</w:t>
      </w:r>
      <w:r>
        <w:tab/>
      </w:r>
      <w:r w:rsidRPr="00844CAE">
        <w:t>Q J 9 3</w:t>
      </w:r>
      <w:r>
        <w:tab/>
      </w:r>
      <w:r>
        <w:tab/>
      </w:r>
      <w:r>
        <w:tab/>
      </w:r>
      <w:r w:rsidRPr="00844CAE">
        <w:rPr>
          <w:color w:val="FF0000"/>
        </w:rPr>
        <w:t>]</w:t>
      </w:r>
      <w:r>
        <w:tab/>
      </w:r>
      <w:r w:rsidRPr="00844CAE">
        <w:t>A 6</w:t>
      </w:r>
    </w:p>
    <w:p w14:paraId="3BED348D" w14:textId="77777777" w:rsidR="00844CAE" w:rsidRPr="00844CAE" w:rsidRDefault="00844CAE" w:rsidP="00844CAE">
      <w:pPr>
        <w:pStyle w:val="bridgehand"/>
      </w:pPr>
      <w:r>
        <w:tab/>
      </w:r>
      <w:r w:rsidRPr="00844CAE">
        <w:rPr>
          <w:color w:val="FF0000"/>
        </w:rPr>
        <w:t>{</w:t>
      </w:r>
      <w:r>
        <w:tab/>
      </w:r>
      <w:r w:rsidRPr="00844CAE">
        <w:t>A 10</w:t>
      </w:r>
      <w:r>
        <w:tab/>
      </w:r>
      <w:r>
        <w:tab/>
      </w:r>
      <w:r>
        <w:tab/>
      </w:r>
      <w:r w:rsidRPr="00844CAE">
        <w:rPr>
          <w:color w:val="FF0000"/>
        </w:rPr>
        <w:t>{</w:t>
      </w:r>
      <w:r>
        <w:tab/>
      </w:r>
      <w:r w:rsidRPr="00844CAE">
        <w:t>9</w:t>
      </w:r>
    </w:p>
    <w:p w14:paraId="1605CF2E" w14:textId="77777777" w:rsidR="00844CAE" w:rsidRPr="00844CAE" w:rsidRDefault="00844CAE" w:rsidP="00844CAE">
      <w:pPr>
        <w:pStyle w:val="bridgehand"/>
      </w:pPr>
      <w:r>
        <w:tab/>
      </w:r>
      <w:r w:rsidRPr="00844CAE">
        <w:t>}</w:t>
      </w:r>
      <w:r>
        <w:tab/>
      </w:r>
      <w:r w:rsidRPr="00844CAE">
        <w:t>A 3</w:t>
      </w:r>
      <w:r>
        <w:tab/>
      </w:r>
      <w:r>
        <w:tab/>
      </w:r>
      <w:r>
        <w:tab/>
      </w:r>
      <w:r w:rsidRPr="00844CAE">
        <w:t>}</w:t>
      </w:r>
      <w:r>
        <w:tab/>
      </w:r>
      <w:r w:rsidRPr="00844CAE">
        <w:t>Q J 8 5 4</w:t>
      </w:r>
    </w:p>
    <w:p w14:paraId="77E9D5E6" w14:textId="77777777" w:rsidR="00844CAE" w:rsidRPr="00844CAE" w:rsidRDefault="00844CAE" w:rsidP="00844CAE">
      <w:pPr>
        <w:pStyle w:val="bridgehand"/>
      </w:pPr>
      <w:r>
        <w:tab/>
      </w:r>
      <w:r>
        <w:tab/>
      </w:r>
      <w:r>
        <w:tab/>
      </w:r>
      <w:r w:rsidRPr="00844CAE">
        <w:t>[</w:t>
      </w:r>
      <w:r>
        <w:tab/>
      </w:r>
      <w:r w:rsidRPr="00844CAE">
        <w:t>8</w:t>
      </w:r>
    </w:p>
    <w:p w14:paraId="60BFCF9D" w14:textId="77777777" w:rsidR="00844CAE" w:rsidRPr="00844CAE" w:rsidRDefault="00844CAE" w:rsidP="00844CAE">
      <w:pPr>
        <w:pStyle w:val="bridgehand"/>
      </w:pPr>
      <w:r>
        <w:tab/>
      </w:r>
      <w:r>
        <w:tab/>
      </w:r>
      <w:r>
        <w:tab/>
      </w:r>
      <w:r w:rsidRPr="00844CAE">
        <w:rPr>
          <w:color w:val="FF0000"/>
        </w:rPr>
        <w:t>]</w:t>
      </w:r>
      <w:r>
        <w:tab/>
      </w:r>
      <w:r w:rsidRPr="00844CAE">
        <w:t>K 10 8 2</w:t>
      </w:r>
    </w:p>
    <w:p w14:paraId="398CAC00" w14:textId="77777777" w:rsidR="00844CAE" w:rsidRPr="00844CAE" w:rsidRDefault="00844CAE" w:rsidP="00844CAE">
      <w:pPr>
        <w:pStyle w:val="bridgehand"/>
      </w:pPr>
      <w:r>
        <w:tab/>
      </w:r>
      <w:r>
        <w:tab/>
      </w:r>
      <w:r>
        <w:tab/>
      </w:r>
      <w:r w:rsidRPr="00844CAE">
        <w:rPr>
          <w:color w:val="FF0000"/>
        </w:rPr>
        <w:t>{</w:t>
      </w:r>
      <w:r>
        <w:tab/>
      </w:r>
      <w:r w:rsidRPr="00844CAE">
        <w:t>K 8 5 3 2</w:t>
      </w:r>
    </w:p>
    <w:p w14:paraId="64AF6067" w14:textId="77777777" w:rsidR="00844CAE" w:rsidRPr="00844CAE" w:rsidRDefault="00844CAE" w:rsidP="00844CAE">
      <w:pPr>
        <w:pStyle w:val="bridgehand"/>
      </w:pPr>
      <w:r>
        <w:tab/>
      </w:r>
      <w:r>
        <w:tab/>
      </w:r>
      <w:r>
        <w:tab/>
      </w:r>
      <w:r w:rsidRPr="00844CAE">
        <w:t>}</w:t>
      </w:r>
      <w:r>
        <w:tab/>
      </w:r>
      <w:r w:rsidRPr="00844CAE">
        <w:t>K 10 9</w:t>
      </w:r>
    </w:p>
    <w:p w14:paraId="3712388B" w14:textId="77777777" w:rsidR="00844CAE" w:rsidRPr="00844CAE" w:rsidRDefault="00844CAE" w:rsidP="00844CAE">
      <w:r w:rsidRPr="00844CAE">
        <w:t>This is a good slam for E/W. Even played by West on a heart lead it relies on only one of two finesses. If East can open 2[ to show a weak two-suiter with spades, West is very likely to drive to slam if given even the slightest encouragement. Likewise, where East passes and West opens 1[, my preference, East will raise to game, perhaps via a 4</w:t>
      </w:r>
      <w:r w:rsidRPr="00844CAE">
        <w:rPr>
          <w:color w:val="FF0000"/>
        </w:rPr>
        <w:t>{</w:t>
      </w:r>
      <w:r w:rsidRPr="00844CAE">
        <w:t xml:space="preserve"> splinter bid, and slam will be reached. The toughest start is 2NT from West, but even then a transfer break should get a cuebid out of East and then we are off to the races.</w:t>
      </w:r>
    </w:p>
    <w:p w14:paraId="51100044" w14:textId="77777777" w:rsidR="00844CAE" w:rsidRPr="00844CAE" w:rsidRDefault="00844CAE" w:rsidP="00844CAE">
      <w:pPr>
        <w:pStyle w:val="BoardNumber"/>
      </w:pPr>
      <w:r>
        <w:br w:type="column"/>
      </w:r>
      <w:r>
        <w:t>Board</w:t>
      </w:r>
      <w:r w:rsidRPr="00844CAE">
        <w:t xml:space="preserve"> 2. N/S Vul. Dealer East.</w:t>
      </w:r>
    </w:p>
    <w:p w14:paraId="6DE70D63" w14:textId="77777777" w:rsidR="00844CAE" w:rsidRPr="00844CAE" w:rsidRDefault="00844CAE" w:rsidP="00844CAE">
      <w:pPr>
        <w:pStyle w:val="bridgehand"/>
      </w:pPr>
      <w:r>
        <w:tab/>
      </w:r>
      <w:r>
        <w:tab/>
      </w:r>
      <w:r>
        <w:tab/>
      </w:r>
      <w:r w:rsidRPr="00844CAE">
        <w:t>[</w:t>
      </w:r>
      <w:r>
        <w:tab/>
      </w:r>
      <w:r w:rsidRPr="00844CAE">
        <w:t>10 9 5 4</w:t>
      </w:r>
    </w:p>
    <w:p w14:paraId="53F98341" w14:textId="77777777" w:rsidR="00844CAE" w:rsidRPr="00844CAE" w:rsidRDefault="00844CAE" w:rsidP="00844CAE">
      <w:pPr>
        <w:pStyle w:val="bridgehand"/>
      </w:pPr>
      <w:r>
        <w:tab/>
      </w:r>
      <w:r>
        <w:tab/>
      </w:r>
      <w:r>
        <w:tab/>
      </w:r>
      <w:r w:rsidRPr="00844CAE">
        <w:rPr>
          <w:color w:val="FF0000"/>
        </w:rPr>
        <w:t>]</w:t>
      </w:r>
      <w:r>
        <w:tab/>
      </w:r>
      <w:r w:rsidRPr="00844CAE">
        <w:t>A K Q 9 2</w:t>
      </w:r>
    </w:p>
    <w:p w14:paraId="262D2ADC" w14:textId="77777777" w:rsidR="00844CAE" w:rsidRPr="00844CAE" w:rsidRDefault="00844CAE" w:rsidP="00844CAE">
      <w:pPr>
        <w:pStyle w:val="bridgehand"/>
      </w:pPr>
      <w:r>
        <w:tab/>
      </w:r>
      <w:r>
        <w:tab/>
      </w:r>
      <w:r>
        <w:tab/>
      </w:r>
      <w:r w:rsidRPr="00844CAE">
        <w:rPr>
          <w:color w:val="FF0000"/>
        </w:rPr>
        <w:t>{</w:t>
      </w:r>
      <w:r>
        <w:tab/>
      </w:r>
      <w:r w:rsidRPr="00844CAE">
        <w:t>10 5 2</w:t>
      </w:r>
    </w:p>
    <w:p w14:paraId="2DD1F006" w14:textId="77777777" w:rsidR="00844CAE" w:rsidRPr="00844CAE" w:rsidRDefault="00844CAE" w:rsidP="00844CAE">
      <w:pPr>
        <w:pStyle w:val="bridgehand"/>
      </w:pPr>
      <w:r>
        <w:tab/>
      </w:r>
      <w:r>
        <w:tab/>
      </w:r>
      <w:r>
        <w:tab/>
      </w:r>
      <w:r w:rsidRPr="00844CAE">
        <w:t>}</w:t>
      </w:r>
      <w:r>
        <w:tab/>
      </w:r>
      <w:r w:rsidRPr="00844CAE">
        <w:t>4</w:t>
      </w:r>
    </w:p>
    <w:p w14:paraId="69F1CF33" w14:textId="77777777" w:rsidR="00844CAE" w:rsidRPr="00844CAE" w:rsidRDefault="00844CAE" w:rsidP="00844CAE">
      <w:pPr>
        <w:pStyle w:val="bridgehand"/>
      </w:pPr>
      <w:r>
        <w:tab/>
      </w:r>
      <w:r w:rsidRPr="00844CAE">
        <w:t>[</w:t>
      </w:r>
      <w:r>
        <w:tab/>
      </w:r>
      <w:r w:rsidRPr="00844CAE">
        <w:t>A 8 3</w:t>
      </w:r>
      <w:r>
        <w:tab/>
      </w:r>
      <w:r>
        <w:tab/>
      </w:r>
      <w:r>
        <w:tab/>
      </w:r>
      <w:r w:rsidRPr="00844CAE">
        <w:t>[</w:t>
      </w:r>
      <w:r>
        <w:tab/>
      </w:r>
      <w:r w:rsidRPr="00844CAE">
        <w:t>K J 7 2</w:t>
      </w:r>
    </w:p>
    <w:p w14:paraId="7CA6BA21" w14:textId="77777777" w:rsidR="00844CAE" w:rsidRPr="00844CAE" w:rsidRDefault="00844CAE" w:rsidP="00844CAE">
      <w:pPr>
        <w:pStyle w:val="bridgehand"/>
      </w:pPr>
      <w:r>
        <w:tab/>
      </w:r>
      <w:r w:rsidRPr="00844CAE">
        <w:rPr>
          <w:color w:val="FF0000"/>
        </w:rPr>
        <w:t>]</w:t>
      </w:r>
      <w:r>
        <w:tab/>
      </w:r>
      <w:r w:rsidRPr="00844CAE">
        <w:t>10</w:t>
      </w:r>
      <w:r>
        <w:tab/>
      </w:r>
      <w:r>
        <w:tab/>
      </w:r>
      <w:r>
        <w:tab/>
      </w:r>
      <w:r w:rsidRPr="00844CAE">
        <w:rPr>
          <w:color w:val="FF0000"/>
        </w:rPr>
        <w:t>]</w:t>
      </w:r>
      <w:r>
        <w:tab/>
      </w:r>
      <w:r w:rsidRPr="00844CAE">
        <w:t>8 4</w:t>
      </w:r>
    </w:p>
    <w:p w14:paraId="233F85B1" w14:textId="77777777" w:rsidR="00844CAE" w:rsidRPr="00844CAE" w:rsidRDefault="00844CAE" w:rsidP="00844CAE">
      <w:pPr>
        <w:pStyle w:val="bridgehand"/>
      </w:pPr>
      <w:r>
        <w:tab/>
      </w:r>
      <w:r w:rsidRPr="00844CAE">
        <w:rPr>
          <w:color w:val="FF0000"/>
        </w:rPr>
        <w:t>{</w:t>
      </w:r>
      <w:r>
        <w:tab/>
      </w:r>
      <w:r w:rsidRPr="00844CAE">
        <w:t>A K Q J 7 4</w:t>
      </w:r>
      <w:r>
        <w:tab/>
      </w:r>
      <w:r>
        <w:tab/>
      </w:r>
      <w:r>
        <w:tab/>
      </w:r>
      <w:r w:rsidRPr="00844CAE">
        <w:rPr>
          <w:color w:val="FF0000"/>
        </w:rPr>
        <w:t>{</w:t>
      </w:r>
      <w:r>
        <w:tab/>
      </w:r>
      <w:r w:rsidRPr="00844CAE">
        <w:t>6 3</w:t>
      </w:r>
    </w:p>
    <w:p w14:paraId="56F89AF6" w14:textId="77777777" w:rsidR="00844CAE" w:rsidRPr="00844CAE" w:rsidRDefault="00844CAE" w:rsidP="00844CAE">
      <w:pPr>
        <w:pStyle w:val="bridgehand"/>
      </w:pPr>
      <w:r>
        <w:tab/>
      </w:r>
      <w:r w:rsidRPr="00844CAE">
        <w:t>}</w:t>
      </w:r>
      <w:r>
        <w:tab/>
      </w:r>
      <w:r w:rsidRPr="00844CAE">
        <w:t>9 7 2</w:t>
      </w:r>
      <w:r>
        <w:tab/>
      </w:r>
      <w:r>
        <w:tab/>
      </w:r>
      <w:r>
        <w:tab/>
      </w:r>
      <w:r w:rsidRPr="00844CAE">
        <w:t>}</w:t>
      </w:r>
      <w:r>
        <w:tab/>
      </w:r>
      <w:r w:rsidRPr="00844CAE">
        <w:t>A K Q J 3</w:t>
      </w:r>
    </w:p>
    <w:p w14:paraId="1A5DAA08" w14:textId="77777777" w:rsidR="00844CAE" w:rsidRPr="00844CAE" w:rsidRDefault="00844CAE" w:rsidP="00844CAE">
      <w:pPr>
        <w:pStyle w:val="bridgehand"/>
      </w:pPr>
      <w:r>
        <w:tab/>
      </w:r>
      <w:r>
        <w:tab/>
      </w:r>
      <w:r>
        <w:tab/>
      </w:r>
      <w:r w:rsidRPr="00844CAE">
        <w:t>[</w:t>
      </w:r>
      <w:r>
        <w:tab/>
      </w:r>
      <w:r w:rsidRPr="00844CAE">
        <w:t>Q 6</w:t>
      </w:r>
    </w:p>
    <w:p w14:paraId="1650C682" w14:textId="77777777" w:rsidR="00844CAE" w:rsidRPr="00844CAE" w:rsidRDefault="00844CAE" w:rsidP="00844CAE">
      <w:pPr>
        <w:pStyle w:val="bridgehand"/>
      </w:pPr>
      <w:r>
        <w:tab/>
      </w:r>
      <w:r>
        <w:tab/>
      </w:r>
      <w:r>
        <w:tab/>
      </w:r>
      <w:r w:rsidRPr="00844CAE">
        <w:rPr>
          <w:color w:val="FF0000"/>
        </w:rPr>
        <w:t>]</w:t>
      </w:r>
      <w:r>
        <w:tab/>
      </w:r>
      <w:r w:rsidRPr="00844CAE">
        <w:t>J 7 6 5 3</w:t>
      </w:r>
    </w:p>
    <w:p w14:paraId="33DC1549" w14:textId="77777777" w:rsidR="00844CAE" w:rsidRPr="00844CAE" w:rsidRDefault="00844CAE" w:rsidP="00844CAE">
      <w:pPr>
        <w:pStyle w:val="bridgehand"/>
      </w:pPr>
      <w:r>
        <w:tab/>
      </w:r>
      <w:r>
        <w:tab/>
      </w:r>
      <w:r>
        <w:tab/>
      </w:r>
      <w:r w:rsidRPr="00844CAE">
        <w:rPr>
          <w:color w:val="FF0000"/>
        </w:rPr>
        <w:t>{</w:t>
      </w:r>
      <w:r>
        <w:tab/>
      </w:r>
      <w:r w:rsidRPr="00844CAE">
        <w:t>9 8</w:t>
      </w:r>
    </w:p>
    <w:p w14:paraId="1D2963DE" w14:textId="77777777" w:rsidR="00844CAE" w:rsidRPr="00844CAE" w:rsidRDefault="00844CAE" w:rsidP="00844CAE">
      <w:pPr>
        <w:pStyle w:val="bridgehand"/>
      </w:pPr>
      <w:r>
        <w:tab/>
      </w:r>
      <w:r>
        <w:tab/>
      </w:r>
      <w:r>
        <w:tab/>
      </w:r>
      <w:r w:rsidRPr="00844CAE">
        <w:t>}</w:t>
      </w:r>
      <w:r>
        <w:tab/>
      </w:r>
      <w:r w:rsidRPr="00844CAE">
        <w:t>10 8 6 5</w:t>
      </w:r>
    </w:p>
    <w:p w14:paraId="57E90706" w14:textId="77777777" w:rsidR="00844CAE" w:rsidRPr="00844CAE" w:rsidRDefault="00844CAE" w:rsidP="00844CAE">
      <w:r w:rsidRPr="00844CAE">
        <w:t>A second E/W slam. This may be tough to reach after 1} – 1</w:t>
      </w:r>
      <w:r w:rsidRPr="00844CAE">
        <w:rPr>
          <w:color w:val="FF0000"/>
        </w:rPr>
        <w:t>{</w:t>
      </w:r>
      <w:r w:rsidRPr="00844CAE">
        <w:t>, but I would make a strong jump-shift of 2</w:t>
      </w:r>
      <w:r w:rsidRPr="00844CAE">
        <w:rPr>
          <w:color w:val="FF0000"/>
        </w:rPr>
        <w:t>{</w:t>
      </w:r>
      <w:r w:rsidRPr="00844CAE">
        <w:t xml:space="preserve"> with my solid suit and outside ace, and now it might go: 2[ – 3</w:t>
      </w:r>
      <w:r w:rsidRPr="00844CAE">
        <w:rPr>
          <w:color w:val="FF0000"/>
        </w:rPr>
        <w:t>{</w:t>
      </w:r>
      <w:r w:rsidRPr="00844CAE">
        <w:t xml:space="preserve"> – 3</w:t>
      </w:r>
      <w:r w:rsidRPr="00844CAE">
        <w:rPr>
          <w:color w:val="FF0000"/>
        </w:rPr>
        <w:t>]</w:t>
      </w:r>
      <w:r w:rsidRPr="00844CAE">
        <w:t xml:space="preserve"> – 3[, and it becomes clear that there is no heart wastage and a lot of winners. East continues with 4} or 4</w:t>
      </w:r>
      <w:r w:rsidRPr="00844CAE">
        <w:rPr>
          <w:color w:val="FF0000"/>
        </w:rPr>
        <w:t>{</w:t>
      </w:r>
      <w:r w:rsidRPr="00844CAE">
        <w:t xml:space="preserve"> and West needs only to appreciate the value of the singleton heart for slam to be reached.</w:t>
      </w:r>
    </w:p>
    <w:p w14:paraId="21BF670B" w14:textId="77777777" w:rsidR="00844CAE" w:rsidRPr="00844CAE" w:rsidRDefault="00844CAE" w:rsidP="00844CAE">
      <w:pPr>
        <w:pStyle w:val="BoardNumber"/>
      </w:pPr>
      <w:r>
        <w:br w:type="column"/>
      </w:r>
      <w:r>
        <w:lastRenderedPageBreak/>
        <w:t>Board</w:t>
      </w:r>
      <w:r w:rsidRPr="00844CAE">
        <w:t xml:space="preserve"> 3. E/W Vul. Dealer South.</w:t>
      </w:r>
    </w:p>
    <w:p w14:paraId="46E0E01F" w14:textId="77777777" w:rsidR="00844CAE" w:rsidRPr="00844CAE" w:rsidRDefault="00844CAE" w:rsidP="00844CAE">
      <w:pPr>
        <w:pStyle w:val="bridgehand"/>
      </w:pPr>
      <w:r>
        <w:tab/>
      </w:r>
      <w:r>
        <w:tab/>
      </w:r>
      <w:r>
        <w:tab/>
      </w:r>
      <w:r w:rsidRPr="00844CAE">
        <w:t>[</w:t>
      </w:r>
      <w:r>
        <w:tab/>
      </w:r>
      <w:r w:rsidRPr="00844CAE">
        <w:t>10</w:t>
      </w:r>
    </w:p>
    <w:p w14:paraId="3C02D7E8" w14:textId="77777777" w:rsidR="00844CAE" w:rsidRPr="00844CAE" w:rsidRDefault="00844CAE" w:rsidP="00844CAE">
      <w:pPr>
        <w:pStyle w:val="bridgehand"/>
      </w:pPr>
      <w:r>
        <w:tab/>
      </w:r>
      <w:r>
        <w:tab/>
      </w:r>
      <w:r>
        <w:tab/>
      </w:r>
      <w:r w:rsidRPr="00844CAE">
        <w:rPr>
          <w:color w:val="FF0000"/>
        </w:rPr>
        <w:t>]</w:t>
      </w:r>
      <w:r>
        <w:tab/>
      </w:r>
      <w:r w:rsidRPr="00844CAE">
        <w:t>A 6 4</w:t>
      </w:r>
    </w:p>
    <w:p w14:paraId="5421C688" w14:textId="77777777" w:rsidR="00844CAE" w:rsidRPr="00844CAE" w:rsidRDefault="00844CAE" w:rsidP="00844CAE">
      <w:pPr>
        <w:pStyle w:val="bridgehand"/>
      </w:pPr>
      <w:r>
        <w:tab/>
      </w:r>
      <w:r>
        <w:tab/>
      </w:r>
      <w:r>
        <w:tab/>
      </w:r>
      <w:r w:rsidRPr="00844CAE">
        <w:rPr>
          <w:color w:val="FF0000"/>
        </w:rPr>
        <w:t>{</w:t>
      </w:r>
      <w:r>
        <w:tab/>
      </w:r>
      <w:r w:rsidRPr="00844CAE">
        <w:t>J 9 8</w:t>
      </w:r>
    </w:p>
    <w:p w14:paraId="2ECA34C9" w14:textId="77777777" w:rsidR="00844CAE" w:rsidRPr="00844CAE" w:rsidRDefault="00844CAE" w:rsidP="00844CAE">
      <w:pPr>
        <w:pStyle w:val="bridgehand"/>
      </w:pPr>
      <w:r>
        <w:tab/>
      </w:r>
      <w:r>
        <w:tab/>
      </w:r>
      <w:r>
        <w:tab/>
      </w:r>
      <w:r w:rsidRPr="00844CAE">
        <w:t>}</w:t>
      </w:r>
      <w:r>
        <w:tab/>
      </w:r>
      <w:r w:rsidRPr="00844CAE">
        <w:t>A J 10 9 5 2</w:t>
      </w:r>
    </w:p>
    <w:p w14:paraId="1E57D3A5" w14:textId="77777777" w:rsidR="00844CAE" w:rsidRPr="00844CAE" w:rsidRDefault="00844CAE" w:rsidP="00844CAE">
      <w:pPr>
        <w:pStyle w:val="bridgehand"/>
      </w:pPr>
      <w:r>
        <w:tab/>
      </w:r>
      <w:r w:rsidRPr="00844CAE">
        <w:t>[</w:t>
      </w:r>
      <w:r>
        <w:tab/>
      </w:r>
      <w:r w:rsidRPr="00844CAE">
        <w:t>A K Q J 6</w:t>
      </w:r>
      <w:r>
        <w:tab/>
      </w:r>
      <w:r>
        <w:tab/>
      </w:r>
      <w:r>
        <w:tab/>
      </w:r>
      <w:r w:rsidRPr="00844CAE">
        <w:t>[</w:t>
      </w:r>
      <w:r>
        <w:tab/>
      </w:r>
      <w:r w:rsidRPr="00844CAE">
        <w:t>9 8 4 2</w:t>
      </w:r>
    </w:p>
    <w:p w14:paraId="2A5F2581" w14:textId="77777777" w:rsidR="00844CAE" w:rsidRPr="00844CAE" w:rsidRDefault="00844CAE" w:rsidP="00844CAE">
      <w:pPr>
        <w:pStyle w:val="bridgehand"/>
      </w:pPr>
      <w:r>
        <w:tab/>
      </w:r>
      <w:r w:rsidRPr="00844CAE">
        <w:rPr>
          <w:color w:val="FF0000"/>
        </w:rPr>
        <w:t>]</w:t>
      </w:r>
      <w:r>
        <w:tab/>
      </w:r>
      <w:r w:rsidRPr="00844CAE">
        <w:t>9 8 5 2</w:t>
      </w:r>
      <w:r>
        <w:tab/>
      </w:r>
      <w:r>
        <w:tab/>
      </w:r>
      <w:r>
        <w:tab/>
      </w:r>
      <w:r w:rsidRPr="00844CAE">
        <w:rPr>
          <w:color w:val="FF0000"/>
        </w:rPr>
        <w:t>]</w:t>
      </w:r>
      <w:r>
        <w:tab/>
      </w:r>
      <w:r w:rsidRPr="00844CAE">
        <w:t>Q 10 3</w:t>
      </w:r>
    </w:p>
    <w:p w14:paraId="1F2E810F" w14:textId="77777777" w:rsidR="00844CAE" w:rsidRPr="00844CAE" w:rsidRDefault="00844CAE" w:rsidP="00844CAE">
      <w:pPr>
        <w:pStyle w:val="bridgehand"/>
      </w:pPr>
      <w:r>
        <w:tab/>
      </w:r>
      <w:r w:rsidRPr="00844CAE">
        <w:rPr>
          <w:color w:val="FF0000"/>
        </w:rPr>
        <w:t>{</w:t>
      </w:r>
      <w:r>
        <w:tab/>
      </w:r>
      <w:r w:rsidRPr="00844CAE">
        <w:t>Q 10</w:t>
      </w:r>
      <w:r>
        <w:tab/>
      </w:r>
      <w:r>
        <w:tab/>
      </w:r>
      <w:r>
        <w:tab/>
      </w:r>
      <w:r w:rsidRPr="00844CAE">
        <w:rPr>
          <w:color w:val="FF0000"/>
        </w:rPr>
        <w:t>{</w:t>
      </w:r>
      <w:r>
        <w:tab/>
      </w:r>
      <w:r w:rsidRPr="00844CAE">
        <w:t>A K 7 3</w:t>
      </w:r>
    </w:p>
    <w:p w14:paraId="5619E2F5" w14:textId="77777777" w:rsidR="00844CAE" w:rsidRPr="00844CAE" w:rsidRDefault="00844CAE" w:rsidP="00844CAE">
      <w:pPr>
        <w:pStyle w:val="bridgehand"/>
      </w:pPr>
      <w:r>
        <w:tab/>
      </w:r>
      <w:r w:rsidRPr="00844CAE">
        <w:t>}</w:t>
      </w:r>
      <w:r>
        <w:tab/>
      </w:r>
      <w:r w:rsidRPr="00844CAE">
        <w:t>Q 4</w:t>
      </w:r>
      <w:r>
        <w:tab/>
      </w:r>
      <w:r>
        <w:tab/>
      </w:r>
      <w:r>
        <w:tab/>
      </w:r>
      <w:r w:rsidRPr="00844CAE">
        <w:t>}</w:t>
      </w:r>
      <w:r>
        <w:tab/>
      </w:r>
      <w:r w:rsidRPr="00844CAE">
        <w:t>K 7</w:t>
      </w:r>
    </w:p>
    <w:p w14:paraId="3A24A7EC" w14:textId="77777777" w:rsidR="00844CAE" w:rsidRPr="00844CAE" w:rsidRDefault="00844CAE" w:rsidP="00844CAE">
      <w:pPr>
        <w:pStyle w:val="bridgehand"/>
      </w:pPr>
      <w:r>
        <w:tab/>
      </w:r>
      <w:r>
        <w:tab/>
      </w:r>
      <w:r>
        <w:tab/>
      </w:r>
      <w:r w:rsidRPr="00844CAE">
        <w:t>[</w:t>
      </w:r>
      <w:r>
        <w:tab/>
      </w:r>
      <w:r w:rsidRPr="00844CAE">
        <w:t>7 5 3</w:t>
      </w:r>
    </w:p>
    <w:p w14:paraId="2B4AD730" w14:textId="77777777" w:rsidR="00844CAE" w:rsidRPr="00844CAE" w:rsidRDefault="00844CAE" w:rsidP="00844CAE">
      <w:pPr>
        <w:pStyle w:val="bridgehand"/>
      </w:pPr>
      <w:r>
        <w:tab/>
      </w:r>
      <w:r>
        <w:tab/>
      </w:r>
      <w:r>
        <w:tab/>
      </w:r>
      <w:r w:rsidRPr="00844CAE">
        <w:rPr>
          <w:color w:val="FF0000"/>
        </w:rPr>
        <w:t>]</w:t>
      </w:r>
      <w:r>
        <w:tab/>
      </w:r>
      <w:r w:rsidRPr="00844CAE">
        <w:t>K J 7</w:t>
      </w:r>
    </w:p>
    <w:p w14:paraId="712E06BB" w14:textId="77777777" w:rsidR="00844CAE" w:rsidRPr="00844CAE" w:rsidRDefault="00844CAE" w:rsidP="00844CAE">
      <w:pPr>
        <w:pStyle w:val="bridgehand"/>
      </w:pPr>
      <w:r>
        <w:tab/>
      </w:r>
      <w:r>
        <w:tab/>
      </w:r>
      <w:r>
        <w:tab/>
      </w:r>
      <w:r w:rsidRPr="00844CAE">
        <w:rPr>
          <w:color w:val="FF0000"/>
        </w:rPr>
        <w:t>{</w:t>
      </w:r>
      <w:r>
        <w:tab/>
      </w:r>
      <w:r w:rsidRPr="00844CAE">
        <w:t>6 5 4 2</w:t>
      </w:r>
    </w:p>
    <w:p w14:paraId="0DC519EA" w14:textId="77777777" w:rsidR="00844CAE" w:rsidRPr="00844CAE" w:rsidRDefault="00844CAE" w:rsidP="00844CAE">
      <w:pPr>
        <w:pStyle w:val="bridgehand"/>
      </w:pPr>
      <w:r>
        <w:tab/>
      </w:r>
      <w:r>
        <w:tab/>
      </w:r>
      <w:r>
        <w:tab/>
      </w:r>
      <w:r w:rsidRPr="00844CAE">
        <w:t>}</w:t>
      </w:r>
      <w:r>
        <w:tab/>
      </w:r>
      <w:r w:rsidRPr="00844CAE">
        <w:t>8 6 3</w:t>
      </w:r>
    </w:p>
    <w:p w14:paraId="5D7FE1B9" w14:textId="77777777" w:rsidR="00844CAE" w:rsidRPr="00844CAE" w:rsidRDefault="00844CAE" w:rsidP="00844CAE">
      <w:r w:rsidRPr="00844CAE">
        <w:t>No respite for N/S in the bidding as E/W will sail into the spade game, but this time they can do something about it on defence. Only a diamond lead from North lets 4[ through, but that may happen quite often as many players dislike leading aces at trick one. And even cashing the ace of clubs does not end the danger for the defence as North may occasionally still switch to a diamond, not seeing the danger, and on a different layout a diamond could be the winner.</w:t>
      </w:r>
    </w:p>
    <w:p w14:paraId="0E036D7F" w14:textId="77777777" w:rsidR="00844CAE" w:rsidRPr="00844CAE" w:rsidRDefault="00844CAE" w:rsidP="00844CAE">
      <w:pPr>
        <w:pStyle w:val="BoardNumber"/>
      </w:pPr>
      <w:r>
        <w:t>Board</w:t>
      </w:r>
      <w:r w:rsidRPr="00844CAE">
        <w:t xml:space="preserve"> 4. Game All. Dealer West.</w:t>
      </w:r>
    </w:p>
    <w:p w14:paraId="348C5B35" w14:textId="77777777" w:rsidR="00844CAE" w:rsidRPr="00844CAE" w:rsidRDefault="00844CAE" w:rsidP="00844CAE">
      <w:pPr>
        <w:pStyle w:val="bridgehand"/>
      </w:pPr>
      <w:r>
        <w:tab/>
      </w:r>
      <w:r>
        <w:tab/>
      </w:r>
      <w:r>
        <w:tab/>
      </w:r>
      <w:r w:rsidRPr="00844CAE">
        <w:t>[</w:t>
      </w:r>
      <w:r>
        <w:tab/>
      </w:r>
      <w:r w:rsidRPr="00844CAE">
        <w:t>K 10 6 5 4</w:t>
      </w:r>
    </w:p>
    <w:p w14:paraId="0793D155" w14:textId="77777777" w:rsidR="00844CAE" w:rsidRPr="00844CAE" w:rsidRDefault="00844CAE" w:rsidP="00844CAE">
      <w:pPr>
        <w:pStyle w:val="bridgehand"/>
      </w:pPr>
      <w:r>
        <w:tab/>
      </w:r>
      <w:r>
        <w:tab/>
      </w:r>
      <w:r>
        <w:tab/>
      </w:r>
      <w:r w:rsidRPr="00844CAE">
        <w:rPr>
          <w:color w:val="FF0000"/>
        </w:rPr>
        <w:t>]</w:t>
      </w:r>
      <w:r>
        <w:tab/>
      </w:r>
      <w:r w:rsidRPr="00844CAE">
        <w:t>K 5</w:t>
      </w:r>
    </w:p>
    <w:p w14:paraId="4CD24B85" w14:textId="77777777" w:rsidR="00844CAE" w:rsidRPr="00844CAE" w:rsidRDefault="00844CAE" w:rsidP="00844CAE">
      <w:pPr>
        <w:pStyle w:val="bridgehand"/>
      </w:pPr>
      <w:r>
        <w:tab/>
      </w:r>
      <w:r>
        <w:tab/>
      </w:r>
      <w:r>
        <w:tab/>
      </w:r>
      <w:r w:rsidRPr="00844CAE">
        <w:rPr>
          <w:color w:val="FF0000"/>
        </w:rPr>
        <w:t>{</w:t>
      </w:r>
      <w:r>
        <w:tab/>
      </w:r>
      <w:r w:rsidRPr="00844CAE">
        <w:t>K J 3</w:t>
      </w:r>
    </w:p>
    <w:p w14:paraId="3AA81C83" w14:textId="77777777" w:rsidR="00844CAE" w:rsidRPr="00844CAE" w:rsidRDefault="00844CAE" w:rsidP="00844CAE">
      <w:pPr>
        <w:pStyle w:val="bridgehand"/>
      </w:pPr>
      <w:r>
        <w:tab/>
      </w:r>
      <w:r>
        <w:tab/>
      </w:r>
      <w:r>
        <w:tab/>
      </w:r>
      <w:r w:rsidRPr="00844CAE">
        <w:t>}</w:t>
      </w:r>
      <w:r>
        <w:tab/>
      </w:r>
      <w:r w:rsidRPr="00844CAE">
        <w:t>10 9 6</w:t>
      </w:r>
    </w:p>
    <w:p w14:paraId="5E5A9658" w14:textId="77777777" w:rsidR="00844CAE" w:rsidRPr="00844CAE" w:rsidRDefault="00844CAE" w:rsidP="00844CAE">
      <w:pPr>
        <w:pStyle w:val="bridgehand"/>
      </w:pPr>
      <w:r>
        <w:tab/>
      </w:r>
      <w:r w:rsidRPr="00844CAE">
        <w:t>[</w:t>
      </w:r>
      <w:r>
        <w:tab/>
      </w:r>
      <w:r w:rsidRPr="00844CAE">
        <w:t>8 2</w:t>
      </w:r>
      <w:r>
        <w:tab/>
      </w:r>
      <w:r>
        <w:tab/>
      </w:r>
      <w:r>
        <w:tab/>
      </w:r>
      <w:r w:rsidRPr="00844CAE">
        <w:t>[</w:t>
      </w:r>
      <w:r>
        <w:tab/>
      </w:r>
      <w:r w:rsidRPr="00844CAE">
        <w:t>A</w:t>
      </w:r>
    </w:p>
    <w:p w14:paraId="5446961E" w14:textId="77777777" w:rsidR="00844CAE" w:rsidRPr="00844CAE" w:rsidRDefault="00844CAE" w:rsidP="00844CAE">
      <w:pPr>
        <w:pStyle w:val="bridgehand"/>
      </w:pPr>
      <w:r>
        <w:tab/>
      </w:r>
      <w:r w:rsidRPr="00844CAE">
        <w:rPr>
          <w:color w:val="FF0000"/>
        </w:rPr>
        <w:t>]</w:t>
      </w:r>
      <w:r>
        <w:tab/>
      </w:r>
      <w:r w:rsidRPr="00844CAE">
        <w:t>Q 10 7</w:t>
      </w:r>
      <w:r>
        <w:tab/>
      </w:r>
      <w:r>
        <w:tab/>
      </w:r>
      <w:r>
        <w:tab/>
      </w:r>
      <w:r w:rsidRPr="00844CAE">
        <w:rPr>
          <w:color w:val="FF0000"/>
        </w:rPr>
        <w:t>]</w:t>
      </w:r>
      <w:r>
        <w:tab/>
      </w:r>
      <w:r w:rsidRPr="00844CAE">
        <w:t>A J 9 6 4 3</w:t>
      </w:r>
    </w:p>
    <w:p w14:paraId="32F9E92C" w14:textId="77777777" w:rsidR="00844CAE" w:rsidRPr="00844CAE" w:rsidRDefault="00844CAE" w:rsidP="00844CAE">
      <w:pPr>
        <w:pStyle w:val="bridgehand"/>
      </w:pPr>
      <w:r>
        <w:tab/>
      </w:r>
      <w:r w:rsidRPr="00844CAE">
        <w:rPr>
          <w:color w:val="FF0000"/>
        </w:rPr>
        <w:t>{</w:t>
      </w:r>
      <w:r>
        <w:tab/>
      </w:r>
      <w:r w:rsidRPr="00844CAE">
        <w:t>10 9 8 4</w:t>
      </w:r>
      <w:r>
        <w:tab/>
      </w:r>
      <w:r>
        <w:tab/>
      </w:r>
      <w:r>
        <w:tab/>
      </w:r>
      <w:r w:rsidRPr="00844CAE">
        <w:rPr>
          <w:color w:val="FF0000"/>
        </w:rPr>
        <w:t>{</w:t>
      </w:r>
      <w:r>
        <w:tab/>
      </w:r>
      <w:r w:rsidRPr="00844CAE">
        <w:t>Q 7 5</w:t>
      </w:r>
    </w:p>
    <w:p w14:paraId="38730285" w14:textId="77777777" w:rsidR="00844CAE" w:rsidRPr="00844CAE" w:rsidRDefault="00844CAE" w:rsidP="00844CAE">
      <w:pPr>
        <w:pStyle w:val="bridgehand"/>
      </w:pPr>
      <w:r>
        <w:tab/>
      </w:r>
      <w:r w:rsidRPr="00844CAE">
        <w:t>}</w:t>
      </w:r>
      <w:r>
        <w:tab/>
      </w:r>
      <w:r w:rsidRPr="00844CAE">
        <w:t>K J 8 2</w:t>
      </w:r>
      <w:r>
        <w:tab/>
      </w:r>
      <w:r>
        <w:tab/>
      </w:r>
      <w:r>
        <w:tab/>
      </w:r>
      <w:r w:rsidRPr="00844CAE">
        <w:t>}</w:t>
      </w:r>
      <w:r>
        <w:tab/>
      </w:r>
      <w:r w:rsidRPr="00844CAE">
        <w:t>A Q 7</w:t>
      </w:r>
    </w:p>
    <w:p w14:paraId="2F34715F" w14:textId="77777777" w:rsidR="00844CAE" w:rsidRPr="00844CAE" w:rsidRDefault="00844CAE" w:rsidP="00844CAE">
      <w:pPr>
        <w:pStyle w:val="bridgehand"/>
      </w:pPr>
      <w:r>
        <w:tab/>
      </w:r>
      <w:r>
        <w:tab/>
      </w:r>
      <w:r>
        <w:tab/>
      </w:r>
      <w:r w:rsidRPr="00844CAE">
        <w:t>[</w:t>
      </w:r>
      <w:r>
        <w:tab/>
      </w:r>
      <w:r w:rsidRPr="00844CAE">
        <w:t>Q J 9 7 3</w:t>
      </w:r>
    </w:p>
    <w:p w14:paraId="09EE272D" w14:textId="77777777" w:rsidR="00844CAE" w:rsidRPr="00844CAE" w:rsidRDefault="00844CAE" w:rsidP="00844CAE">
      <w:pPr>
        <w:pStyle w:val="bridgehand"/>
      </w:pPr>
      <w:r>
        <w:tab/>
      </w:r>
      <w:r>
        <w:tab/>
      </w:r>
      <w:r>
        <w:tab/>
      </w:r>
      <w:r w:rsidRPr="00844CAE">
        <w:rPr>
          <w:color w:val="FF0000"/>
        </w:rPr>
        <w:t>]</w:t>
      </w:r>
      <w:r>
        <w:tab/>
      </w:r>
      <w:r w:rsidRPr="00844CAE">
        <w:t>8 2</w:t>
      </w:r>
    </w:p>
    <w:p w14:paraId="10619EC6" w14:textId="77777777" w:rsidR="00844CAE" w:rsidRPr="00844CAE" w:rsidRDefault="00844CAE" w:rsidP="00844CAE">
      <w:pPr>
        <w:pStyle w:val="bridgehand"/>
      </w:pPr>
      <w:r>
        <w:tab/>
      </w:r>
      <w:r>
        <w:tab/>
      </w:r>
      <w:r>
        <w:tab/>
      </w:r>
      <w:r w:rsidRPr="00844CAE">
        <w:rPr>
          <w:color w:val="FF0000"/>
        </w:rPr>
        <w:t>{</w:t>
      </w:r>
      <w:r>
        <w:tab/>
      </w:r>
      <w:r w:rsidRPr="00844CAE">
        <w:t>A 6 2</w:t>
      </w:r>
    </w:p>
    <w:p w14:paraId="0C14D8F7" w14:textId="77777777" w:rsidR="00844CAE" w:rsidRPr="00844CAE" w:rsidRDefault="00844CAE" w:rsidP="00844CAE">
      <w:pPr>
        <w:pStyle w:val="bridgehand"/>
      </w:pPr>
      <w:r>
        <w:tab/>
      </w:r>
      <w:r>
        <w:tab/>
      </w:r>
      <w:r>
        <w:tab/>
      </w:r>
      <w:r w:rsidRPr="00844CAE">
        <w:t>}</w:t>
      </w:r>
      <w:r>
        <w:tab/>
      </w:r>
      <w:r w:rsidRPr="00844CAE">
        <w:t>5 4 3</w:t>
      </w:r>
    </w:p>
    <w:p w14:paraId="16D436B4" w14:textId="77777777" w:rsidR="00844CAE" w:rsidRPr="00844CAE" w:rsidRDefault="00844CAE" w:rsidP="00844CAE">
      <w:r w:rsidRPr="00844CAE">
        <w:t>N/S may get into the auction but they had better not let the ten-card spade fit go to their heads as 4[ doubled is way too expensive at -1100. They are both too balanced to get that high when vulnerable (</w:t>
      </w:r>
      <w:proofErr w:type="spellStart"/>
      <w:r w:rsidRPr="00844CAE">
        <w:t>Ihope</w:t>
      </w:r>
      <w:proofErr w:type="spellEnd"/>
      <w:r w:rsidRPr="00844CAE">
        <w:t>). E/W make 4</w:t>
      </w:r>
      <w:r w:rsidRPr="00844CAE">
        <w:rPr>
          <w:color w:val="FF0000"/>
        </w:rPr>
        <w:t>]</w:t>
      </w:r>
      <w:r w:rsidRPr="00844CAE">
        <w:t xml:space="preserve"> and will normally get there whatever N/S may bid. Even playing four-card majors, West does best to raise to 2</w:t>
      </w:r>
      <w:r w:rsidRPr="00844CAE">
        <w:rPr>
          <w:color w:val="FF0000"/>
        </w:rPr>
        <w:t>]</w:t>
      </w:r>
      <w:r w:rsidRPr="00844CAE">
        <w:t xml:space="preserve"> with three decent hearts and a weak doubleton in a side suit and now East will simply bid game for an easy +650.</w:t>
      </w:r>
    </w:p>
    <w:p w14:paraId="664348FE" w14:textId="77777777" w:rsidR="00844CAE" w:rsidRPr="00844CAE" w:rsidRDefault="00844CAE" w:rsidP="00844CAE">
      <w:pPr>
        <w:pStyle w:val="BoardNumber"/>
      </w:pPr>
      <w:r>
        <w:br w:type="column"/>
      </w:r>
      <w:r>
        <w:t>Board</w:t>
      </w:r>
      <w:r w:rsidRPr="00844CAE">
        <w:t xml:space="preserve"> 5. N/S Vul. Dealer North.</w:t>
      </w:r>
    </w:p>
    <w:p w14:paraId="3E541B8E" w14:textId="77777777" w:rsidR="00844CAE" w:rsidRPr="00844CAE" w:rsidRDefault="00844CAE" w:rsidP="00844CAE">
      <w:pPr>
        <w:pStyle w:val="bridgehand"/>
      </w:pPr>
      <w:r>
        <w:tab/>
      </w:r>
      <w:r>
        <w:tab/>
      </w:r>
      <w:r>
        <w:tab/>
      </w:r>
      <w:r w:rsidRPr="00844CAE">
        <w:t>[</w:t>
      </w:r>
      <w:r>
        <w:tab/>
      </w:r>
      <w:r w:rsidRPr="00844CAE">
        <w:t>Q 10 7 2</w:t>
      </w:r>
    </w:p>
    <w:p w14:paraId="3BB1E3EA" w14:textId="77777777" w:rsidR="00844CAE" w:rsidRPr="00844CAE" w:rsidRDefault="00844CAE" w:rsidP="00844CAE">
      <w:pPr>
        <w:pStyle w:val="bridgehand"/>
      </w:pPr>
      <w:r>
        <w:tab/>
      </w:r>
      <w:r>
        <w:tab/>
      </w:r>
      <w:r>
        <w:tab/>
      </w:r>
      <w:r w:rsidRPr="00844CAE">
        <w:rPr>
          <w:color w:val="FF0000"/>
        </w:rPr>
        <w:t>]</w:t>
      </w:r>
      <w:r>
        <w:tab/>
      </w:r>
      <w:r w:rsidRPr="00844CAE">
        <w:t>6 2</w:t>
      </w:r>
    </w:p>
    <w:p w14:paraId="32814CDE" w14:textId="77777777" w:rsidR="00844CAE" w:rsidRPr="00844CAE" w:rsidRDefault="00844CAE" w:rsidP="00844CAE">
      <w:pPr>
        <w:pStyle w:val="bridgehand"/>
      </w:pPr>
      <w:r>
        <w:tab/>
      </w:r>
      <w:r>
        <w:tab/>
      </w:r>
      <w:r>
        <w:tab/>
      </w:r>
      <w:r w:rsidRPr="00844CAE">
        <w:rPr>
          <w:color w:val="FF0000"/>
        </w:rPr>
        <w:t>{</w:t>
      </w:r>
      <w:r>
        <w:tab/>
      </w:r>
      <w:r w:rsidRPr="00844CAE">
        <w:t>Q 5 4 3 2</w:t>
      </w:r>
    </w:p>
    <w:p w14:paraId="256EB7B8" w14:textId="77777777" w:rsidR="00844CAE" w:rsidRPr="00844CAE" w:rsidRDefault="00844CAE" w:rsidP="00844CAE">
      <w:pPr>
        <w:pStyle w:val="bridgehand"/>
      </w:pPr>
      <w:r>
        <w:tab/>
      </w:r>
      <w:r>
        <w:tab/>
      </w:r>
      <w:r>
        <w:tab/>
      </w:r>
      <w:r w:rsidRPr="00844CAE">
        <w:t>}</w:t>
      </w:r>
      <w:r>
        <w:tab/>
      </w:r>
      <w:r w:rsidRPr="00844CAE">
        <w:t>K 6</w:t>
      </w:r>
    </w:p>
    <w:p w14:paraId="238AC3DE" w14:textId="77777777" w:rsidR="00844CAE" w:rsidRPr="00844CAE" w:rsidRDefault="00844CAE" w:rsidP="00844CAE">
      <w:pPr>
        <w:pStyle w:val="bridgehand"/>
      </w:pPr>
      <w:r>
        <w:tab/>
      </w:r>
      <w:r w:rsidRPr="00844CAE">
        <w:t>[</w:t>
      </w:r>
      <w:r>
        <w:tab/>
      </w:r>
      <w:r w:rsidRPr="00844CAE">
        <w:t>K 9 3</w:t>
      </w:r>
      <w:r>
        <w:tab/>
      </w:r>
      <w:r>
        <w:tab/>
      </w:r>
      <w:r>
        <w:tab/>
      </w:r>
      <w:r w:rsidRPr="00844CAE">
        <w:t>[</w:t>
      </w:r>
      <w:r>
        <w:tab/>
      </w:r>
      <w:r w:rsidRPr="00844CAE">
        <w:t>A J 5</w:t>
      </w:r>
    </w:p>
    <w:p w14:paraId="1D88F411" w14:textId="77777777" w:rsidR="00844CAE" w:rsidRPr="00844CAE" w:rsidRDefault="00844CAE" w:rsidP="00844CAE">
      <w:pPr>
        <w:pStyle w:val="bridgehand"/>
      </w:pPr>
      <w:r>
        <w:tab/>
      </w:r>
      <w:r w:rsidRPr="00844CAE">
        <w:rPr>
          <w:color w:val="FF0000"/>
        </w:rPr>
        <w:t>]</w:t>
      </w:r>
      <w:r>
        <w:tab/>
      </w:r>
      <w:r w:rsidRPr="00844CAE">
        <w:t>Q 10 4 3</w:t>
      </w:r>
      <w:r>
        <w:tab/>
      </w:r>
      <w:r>
        <w:tab/>
      </w:r>
      <w:r>
        <w:tab/>
      </w:r>
      <w:r w:rsidRPr="00844CAE">
        <w:rPr>
          <w:color w:val="FF0000"/>
        </w:rPr>
        <w:t>]</w:t>
      </w:r>
      <w:r>
        <w:tab/>
      </w:r>
      <w:r w:rsidRPr="00844CAE">
        <w:t>9 7 5</w:t>
      </w:r>
    </w:p>
    <w:p w14:paraId="2A07F08A" w14:textId="77777777" w:rsidR="00844CAE" w:rsidRPr="00844CAE" w:rsidRDefault="00844CAE" w:rsidP="00844CAE">
      <w:pPr>
        <w:pStyle w:val="bridgehand"/>
      </w:pPr>
      <w:r>
        <w:tab/>
      </w:r>
      <w:r w:rsidRPr="00844CAE">
        <w:rPr>
          <w:color w:val="FF0000"/>
        </w:rPr>
        <w:t>{</w:t>
      </w:r>
      <w:r>
        <w:tab/>
      </w:r>
      <w:r w:rsidRPr="00844CAE">
        <w:t>7</w:t>
      </w:r>
      <w:r>
        <w:tab/>
      </w:r>
      <w:r>
        <w:tab/>
      </w:r>
      <w:r>
        <w:tab/>
      </w:r>
      <w:r w:rsidRPr="00844CAE">
        <w:rPr>
          <w:color w:val="FF0000"/>
        </w:rPr>
        <w:t>{</w:t>
      </w:r>
      <w:r>
        <w:tab/>
      </w:r>
      <w:r w:rsidRPr="00844CAE">
        <w:t>K J 10 8 6</w:t>
      </w:r>
    </w:p>
    <w:p w14:paraId="0DA3B919" w14:textId="77777777" w:rsidR="00844CAE" w:rsidRPr="00844CAE" w:rsidRDefault="00844CAE" w:rsidP="00844CAE">
      <w:pPr>
        <w:pStyle w:val="bridgehand"/>
      </w:pPr>
      <w:r>
        <w:tab/>
      </w:r>
      <w:r w:rsidRPr="00844CAE">
        <w:t>}</w:t>
      </w:r>
      <w:r>
        <w:tab/>
      </w:r>
      <w:r w:rsidRPr="00844CAE">
        <w:t>A 10 9 8 2</w:t>
      </w:r>
      <w:r>
        <w:tab/>
      </w:r>
      <w:r>
        <w:tab/>
      </w:r>
      <w:r>
        <w:tab/>
      </w:r>
      <w:r w:rsidRPr="00844CAE">
        <w:t>}</w:t>
      </w:r>
      <w:r>
        <w:tab/>
      </w:r>
      <w:r w:rsidRPr="00844CAE">
        <w:t>J 7</w:t>
      </w:r>
    </w:p>
    <w:p w14:paraId="5D00BB30" w14:textId="77777777" w:rsidR="00844CAE" w:rsidRPr="00844CAE" w:rsidRDefault="00844CAE" w:rsidP="00844CAE">
      <w:pPr>
        <w:pStyle w:val="bridgehand"/>
      </w:pPr>
      <w:r>
        <w:tab/>
      </w:r>
      <w:r>
        <w:tab/>
      </w:r>
      <w:r>
        <w:tab/>
      </w:r>
      <w:r w:rsidRPr="00844CAE">
        <w:t>[</w:t>
      </w:r>
      <w:r>
        <w:tab/>
      </w:r>
      <w:r w:rsidRPr="00844CAE">
        <w:t>8 6 4</w:t>
      </w:r>
    </w:p>
    <w:p w14:paraId="001A08BE" w14:textId="77777777" w:rsidR="00844CAE" w:rsidRPr="00844CAE" w:rsidRDefault="00844CAE" w:rsidP="00844CAE">
      <w:pPr>
        <w:pStyle w:val="bridgehand"/>
      </w:pPr>
      <w:r>
        <w:tab/>
      </w:r>
      <w:r>
        <w:tab/>
      </w:r>
      <w:r>
        <w:tab/>
      </w:r>
      <w:r w:rsidRPr="00844CAE">
        <w:rPr>
          <w:color w:val="FF0000"/>
        </w:rPr>
        <w:t>]</w:t>
      </w:r>
      <w:r>
        <w:tab/>
      </w:r>
      <w:r w:rsidRPr="00844CAE">
        <w:t>A K J 8</w:t>
      </w:r>
    </w:p>
    <w:p w14:paraId="01CE0E82" w14:textId="77777777" w:rsidR="00844CAE" w:rsidRPr="00844CAE" w:rsidRDefault="00844CAE" w:rsidP="00844CAE">
      <w:pPr>
        <w:pStyle w:val="bridgehand"/>
      </w:pPr>
      <w:r>
        <w:tab/>
      </w:r>
      <w:r>
        <w:tab/>
      </w:r>
      <w:r>
        <w:tab/>
      </w:r>
      <w:r w:rsidRPr="00844CAE">
        <w:rPr>
          <w:color w:val="FF0000"/>
        </w:rPr>
        <w:t>{</w:t>
      </w:r>
      <w:r>
        <w:tab/>
      </w:r>
      <w:r w:rsidRPr="00844CAE">
        <w:t>A 9</w:t>
      </w:r>
    </w:p>
    <w:p w14:paraId="590F4E85" w14:textId="77777777" w:rsidR="00844CAE" w:rsidRPr="00844CAE" w:rsidRDefault="00844CAE" w:rsidP="00844CAE">
      <w:pPr>
        <w:pStyle w:val="bridgehand"/>
      </w:pPr>
      <w:r>
        <w:tab/>
      </w:r>
      <w:r>
        <w:tab/>
      </w:r>
      <w:r>
        <w:tab/>
      </w:r>
      <w:r w:rsidRPr="00844CAE">
        <w:t>}</w:t>
      </w:r>
      <w:r>
        <w:tab/>
      </w:r>
      <w:r w:rsidRPr="00844CAE">
        <w:t>Q 5 4 3</w:t>
      </w:r>
    </w:p>
    <w:p w14:paraId="3B441C7F" w14:textId="77777777" w:rsidR="00844CAE" w:rsidRPr="00844CAE" w:rsidRDefault="00844CAE" w:rsidP="00844CAE">
      <w:r w:rsidRPr="00844CAE">
        <w:t>Where South opens a weak no trump, he will often play there and struggle badly. After a club lead to dummy's king, there will be no possible entry to dummy so declarer may give up on diamonds and instead take the heart finesse. He has only four tricks but even on good defence rates to come to one more as the defence usually has to give him a second trick in a minor. Where West comes in with a two-suited bid, the friendly layout should allow him to go plus, but not enough with +200 normal on defence. A 1} opening from South also usually gets his side to 1NT.</w:t>
      </w:r>
    </w:p>
    <w:p w14:paraId="3F060609" w14:textId="77777777" w:rsidR="00844CAE" w:rsidRPr="00844CAE" w:rsidRDefault="00844CAE" w:rsidP="00844CAE">
      <w:pPr>
        <w:pStyle w:val="BoardNumber"/>
      </w:pPr>
      <w:r>
        <w:t>Board</w:t>
      </w:r>
      <w:r w:rsidRPr="00844CAE">
        <w:t xml:space="preserve"> 6. E/W Vul. Dealer East.</w:t>
      </w:r>
    </w:p>
    <w:p w14:paraId="65224F33" w14:textId="77777777" w:rsidR="00844CAE" w:rsidRPr="00844CAE" w:rsidRDefault="00844CAE" w:rsidP="00844CAE">
      <w:pPr>
        <w:pStyle w:val="bridgehand"/>
      </w:pPr>
      <w:r>
        <w:tab/>
      </w:r>
      <w:r>
        <w:tab/>
      </w:r>
      <w:r>
        <w:tab/>
      </w:r>
      <w:r w:rsidRPr="00844CAE">
        <w:t>[</w:t>
      </w:r>
      <w:r>
        <w:tab/>
      </w:r>
      <w:r w:rsidRPr="00844CAE">
        <w:t>Q 2</w:t>
      </w:r>
    </w:p>
    <w:p w14:paraId="70453FC0" w14:textId="77777777" w:rsidR="00844CAE" w:rsidRPr="00844CAE" w:rsidRDefault="00844CAE" w:rsidP="00844CAE">
      <w:pPr>
        <w:pStyle w:val="bridgehand"/>
      </w:pPr>
      <w:r>
        <w:tab/>
      </w:r>
      <w:r>
        <w:tab/>
      </w:r>
      <w:r>
        <w:tab/>
      </w:r>
      <w:r w:rsidRPr="00844CAE">
        <w:rPr>
          <w:color w:val="FF0000"/>
        </w:rPr>
        <w:t>]</w:t>
      </w:r>
      <w:r>
        <w:tab/>
      </w:r>
      <w:r w:rsidRPr="00844CAE">
        <w:t>10 8 5</w:t>
      </w:r>
    </w:p>
    <w:p w14:paraId="2BAB9BFE" w14:textId="77777777" w:rsidR="00844CAE" w:rsidRPr="00844CAE" w:rsidRDefault="00844CAE" w:rsidP="00844CAE">
      <w:pPr>
        <w:pStyle w:val="bridgehand"/>
      </w:pPr>
      <w:r>
        <w:tab/>
      </w:r>
      <w:r>
        <w:tab/>
      </w:r>
      <w:r>
        <w:tab/>
      </w:r>
      <w:r w:rsidRPr="00844CAE">
        <w:rPr>
          <w:color w:val="FF0000"/>
        </w:rPr>
        <w:t>{</w:t>
      </w:r>
      <w:r>
        <w:tab/>
      </w:r>
      <w:r w:rsidRPr="00844CAE">
        <w:t>A K 10 4 3</w:t>
      </w:r>
    </w:p>
    <w:p w14:paraId="718C20D5" w14:textId="77777777" w:rsidR="00844CAE" w:rsidRPr="00844CAE" w:rsidRDefault="00844CAE" w:rsidP="00844CAE">
      <w:pPr>
        <w:pStyle w:val="bridgehand"/>
      </w:pPr>
      <w:r>
        <w:tab/>
      </w:r>
      <w:r>
        <w:tab/>
      </w:r>
      <w:r>
        <w:tab/>
      </w:r>
      <w:r w:rsidRPr="00844CAE">
        <w:t>}</w:t>
      </w:r>
      <w:r>
        <w:tab/>
      </w:r>
      <w:r w:rsidRPr="00844CAE">
        <w:t>A 10 7</w:t>
      </w:r>
    </w:p>
    <w:p w14:paraId="27D4891C" w14:textId="77777777" w:rsidR="00844CAE" w:rsidRPr="00844CAE" w:rsidRDefault="00844CAE" w:rsidP="00844CAE">
      <w:pPr>
        <w:pStyle w:val="bridgehand"/>
      </w:pPr>
      <w:r>
        <w:tab/>
      </w:r>
      <w:r w:rsidRPr="00844CAE">
        <w:t>[</w:t>
      </w:r>
      <w:r>
        <w:tab/>
      </w:r>
      <w:r w:rsidRPr="00844CAE">
        <w:t>K 9 7 4</w:t>
      </w:r>
      <w:r>
        <w:tab/>
      </w:r>
      <w:r>
        <w:tab/>
      </w:r>
      <w:r>
        <w:tab/>
      </w:r>
      <w:r w:rsidRPr="00844CAE">
        <w:t>[</w:t>
      </w:r>
      <w:r>
        <w:tab/>
      </w:r>
      <w:r w:rsidRPr="00844CAE">
        <w:t>A J 6 5</w:t>
      </w:r>
    </w:p>
    <w:p w14:paraId="1F9CC938" w14:textId="77777777" w:rsidR="00844CAE" w:rsidRPr="00844CAE" w:rsidRDefault="00844CAE" w:rsidP="00844CAE">
      <w:pPr>
        <w:pStyle w:val="bridgehand"/>
      </w:pPr>
      <w:r>
        <w:tab/>
      </w:r>
      <w:r w:rsidRPr="00844CAE">
        <w:rPr>
          <w:color w:val="FF0000"/>
        </w:rPr>
        <w:t>]</w:t>
      </w:r>
      <w:r>
        <w:tab/>
      </w:r>
      <w:r w:rsidRPr="00844CAE">
        <w:t>Q 9 4 2</w:t>
      </w:r>
      <w:r>
        <w:tab/>
      </w:r>
      <w:r>
        <w:tab/>
      </w:r>
      <w:r>
        <w:tab/>
      </w:r>
      <w:r w:rsidRPr="00844CAE">
        <w:rPr>
          <w:color w:val="FF0000"/>
        </w:rPr>
        <w:t>]</w:t>
      </w:r>
      <w:r>
        <w:tab/>
      </w:r>
      <w:r w:rsidRPr="00844CAE">
        <w:t>A J 7 6</w:t>
      </w:r>
    </w:p>
    <w:p w14:paraId="5CE03F36" w14:textId="77777777" w:rsidR="00844CAE" w:rsidRPr="00844CAE" w:rsidRDefault="00844CAE" w:rsidP="00844CAE">
      <w:pPr>
        <w:pStyle w:val="bridgehand"/>
      </w:pPr>
      <w:r>
        <w:tab/>
      </w:r>
      <w:r w:rsidRPr="00844CAE">
        <w:rPr>
          <w:color w:val="FF0000"/>
        </w:rPr>
        <w:t>{</w:t>
      </w:r>
      <w:r>
        <w:tab/>
      </w:r>
      <w:r w:rsidRPr="00844CAE">
        <w:t>8</w:t>
      </w:r>
      <w:r>
        <w:tab/>
      </w:r>
      <w:r>
        <w:tab/>
      </w:r>
      <w:r>
        <w:tab/>
      </w:r>
      <w:r w:rsidRPr="00844CAE">
        <w:rPr>
          <w:color w:val="FF0000"/>
        </w:rPr>
        <w:t>{</w:t>
      </w:r>
      <w:r>
        <w:tab/>
      </w:r>
      <w:r w:rsidRPr="00844CAE">
        <w:t>6</w:t>
      </w:r>
    </w:p>
    <w:p w14:paraId="21E5DA9A" w14:textId="77777777" w:rsidR="00844CAE" w:rsidRPr="00844CAE" w:rsidRDefault="00844CAE" w:rsidP="00844CAE">
      <w:pPr>
        <w:pStyle w:val="bridgehand"/>
      </w:pPr>
      <w:r>
        <w:tab/>
      </w:r>
      <w:r w:rsidRPr="00844CAE">
        <w:t>}</w:t>
      </w:r>
      <w:r>
        <w:tab/>
      </w:r>
      <w:r w:rsidRPr="00844CAE">
        <w:t>K 5 4 3</w:t>
      </w:r>
      <w:r>
        <w:tab/>
      </w:r>
      <w:r>
        <w:tab/>
      </w:r>
      <w:r>
        <w:tab/>
      </w:r>
      <w:r w:rsidRPr="00844CAE">
        <w:t>}</w:t>
      </w:r>
      <w:r>
        <w:tab/>
      </w:r>
      <w:r w:rsidRPr="00844CAE">
        <w:t>J 9 8 6</w:t>
      </w:r>
    </w:p>
    <w:p w14:paraId="0A001393" w14:textId="77777777" w:rsidR="00844CAE" w:rsidRPr="00844CAE" w:rsidRDefault="00844CAE" w:rsidP="00844CAE">
      <w:pPr>
        <w:pStyle w:val="bridgehand"/>
      </w:pPr>
      <w:r>
        <w:tab/>
      </w:r>
      <w:r>
        <w:tab/>
      </w:r>
      <w:r>
        <w:tab/>
      </w:r>
      <w:r w:rsidRPr="00844CAE">
        <w:t>[</w:t>
      </w:r>
      <w:r>
        <w:tab/>
      </w:r>
      <w:r w:rsidRPr="00844CAE">
        <w:t>10 8 3</w:t>
      </w:r>
    </w:p>
    <w:p w14:paraId="3FFBA8C6" w14:textId="77777777" w:rsidR="00844CAE" w:rsidRPr="00844CAE" w:rsidRDefault="00844CAE" w:rsidP="00844CAE">
      <w:pPr>
        <w:pStyle w:val="bridgehand"/>
      </w:pPr>
      <w:r>
        <w:tab/>
      </w:r>
      <w:r>
        <w:tab/>
      </w:r>
      <w:r>
        <w:tab/>
      </w:r>
      <w:r w:rsidRPr="00844CAE">
        <w:rPr>
          <w:color w:val="FF0000"/>
        </w:rPr>
        <w:t>]</w:t>
      </w:r>
      <w:r>
        <w:tab/>
      </w:r>
      <w:r w:rsidRPr="00844CAE">
        <w:t>K 3</w:t>
      </w:r>
    </w:p>
    <w:p w14:paraId="34867A83" w14:textId="77777777" w:rsidR="00844CAE" w:rsidRPr="00844CAE" w:rsidRDefault="00844CAE" w:rsidP="00844CAE">
      <w:pPr>
        <w:pStyle w:val="bridgehand"/>
      </w:pPr>
      <w:r>
        <w:tab/>
      </w:r>
      <w:r>
        <w:tab/>
      </w:r>
      <w:r>
        <w:tab/>
      </w:r>
      <w:r w:rsidRPr="00844CAE">
        <w:rPr>
          <w:color w:val="FF0000"/>
        </w:rPr>
        <w:t>{</w:t>
      </w:r>
      <w:r>
        <w:tab/>
      </w:r>
      <w:r w:rsidRPr="00844CAE">
        <w:t>Q J 9 7 5 2</w:t>
      </w:r>
    </w:p>
    <w:p w14:paraId="2616D17A" w14:textId="77777777" w:rsidR="00844CAE" w:rsidRPr="00844CAE" w:rsidRDefault="00844CAE" w:rsidP="00844CAE">
      <w:pPr>
        <w:pStyle w:val="bridgehand"/>
      </w:pPr>
      <w:r>
        <w:tab/>
      </w:r>
      <w:r>
        <w:tab/>
      </w:r>
      <w:r>
        <w:tab/>
      </w:r>
      <w:r w:rsidRPr="00844CAE">
        <w:t>}</w:t>
      </w:r>
      <w:r>
        <w:tab/>
      </w:r>
      <w:r w:rsidRPr="00844CAE">
        <w:t>Q 2</w:t>
      </w:r>
    </w:p>
    <w:p w14:paraId="546EFFA6" w14:textId="77777777" w:rsidR="00844CAE" w:rsidRPr="00844CAE" w:rsidRDefault="00844CAE" w:rsidP="00844CAE">
      <w:r w:rsidRPr="00844CAE">
        <w:t>E/W can make 3[ by getting the clubs right, but N/S will more often declare the contract thanks to their big diamond fit. N/S have nine tricks and the key will be to go plus as -50 in 4</w:t>
      </w:r>
      <w:r w:rsidRPr="00844CAE">
        <w:rPr>
          <w:color w:val="FF0000"/>
        </w:rPr>
        <w:t>{</w:t>
      </w:r>
      <w:r w:rsidRPr="00844CAE">
        <w:t xml:space="preserve"> will be poor, -140 against 3[ awful. Should East open the bidding? Probably not when vulnerable, but many will do so. Three-suiters are often not as good as they appear to be.</w:t>
      </w:r>
    </w:p>
    <w:p w14:paraId="41526456" w14:textId="77777777" w:rsidR="00844CAE" w:rsidRPr="00844CAE" w:rsidRDefault="00844CAE" w:rsidP="00844CAE">
      <w:pPr>
        <w:pStyle w:val="BoardNumber"/>
      </w:pPr>
      <w:r>
        <w:br w:type="column"/>
      </w:r>
      <w:r>
        <w:lastRenderedPageBreak/>
        <w:t>Board</w:t>
      </w:r>
      <w:r w:rsidRPr="00844CAE">
        <w:t xml:space="preserve"> 7. Game All. Dealer South.</w:t>
      </w:r>
    </w:p>
    <w:p w14:paraId="10E019B3" w14:textId="77777777" w:rsidR="00844CAE" w:rsidRPr="00844CAE" w:rsidRDefault="00844CAE" w:rsidP="00844CAE">
      <w:pPr>
        <w:pStyle w:val="bridgehand"/>
      </w:pPr>
      <w:r>
        <w:tab/>
      </w:r>
      <w:r>
        <w:tab/>
      </w:r>
      <w:r>
        <w:tab/>
      </w:r>
      <w:r w:rsidRPr="00844CAE">
        <w:t>[</w:t>
      </w:r>
      <w:r>
        <w:tab/>
      </w:r>
      <w:r w:rsidRPr="00844CAE">
        <w:t>A 9 8 6</w:t>
      </w:r>
    </w:p>
    <w:p w14:paraId="0046B56F" w14:textId="77777777" w:rsidR="00844CAE" w:rsidRPr="00844CAE" w:rsidRDefault="00844CAE" w:rsidP="00844CAE">
      <w:pPr>
        <w:pStyle w:val="bridgehand"/>
      </w:pPr>
      <w:r>
        <w:tab/>
      </w:r>
      <w:r>
        <w:tab/>
      </w:r>
      <w:r>
        <w:tab/>
      </w:r>
      <w:r w:rsidRPr="00844CAE">
        <w:rPr>
          <w:color w:val="FF0000"/>
        </w:rPr>
        <w:t>]</w:t>
      </w:r>
      <w:r>
        <w:tab/>
      </w:r>
      <w:r w:rsidRPr="00844CAE">
        <w:t>K 6</w:t>
      </w:r>
    </w:p>
    <w:p w14:paraId="33AB08CA" w14:textId="77777777" w:rsidR="00844CAE" w:rsidRPr="00844CAE" w:rsidRDefault="00844CAE" w:rsidP="00844CAE">
      <w:pPr>
        <w:pStyle w:val="bridgehand"/>
      </w:pPr>
      <w:r>
        <w:tab/>
      </w:r>
      <w:r>
        <w:tab/>
      </w:r>
      <w:r>
        <w:tab/>
      </w:r>
      <w:r w:rsidRPr="00844CAE">
        <w:rPr>
          <w:color w:val="FF0000"/>
        </w:rPr>
        <w:t>{</w:t>
      </w:r>
      <w:r>
        <w:tab/>
      </w:r>
      <w:r w:rsidRPr="00844CAE">
        <w:t>A 9 7</w:t>
      </w:r>
    </w:p>
    <w:p w14:paraId="437D0054" w14:textId="77777777" w:rsidR="00844CAE" w:rsidRPr="00844CAE" w:rsidRDefault="00844CAE" w:rsidP="00844CAE">
      <w:pPr>
        <w:pStyle w:val="bridgehand"/>
      </w:pPr>
      <w:r>
        <w:tab/>
      </w:r>
      <w:r>
        <w:tab/>
      </w:r>
      <w:r>
        <w:tab/>
      </w:r>
      <w:r w:rsidRPr="00844CAE">
        <w:t>}</w:t>
      </w:r>
      <w:r>
        <w:tab/>
      </w:r>
      <w:r w:rsidRPr="00844CAE">
        <w:t>K Q 5 3</w:t>
      </w:r>
    </w:p>
    <w:p w14:paraId="2D8281AA" w14:textId="77777777" w:rsidR="00844CAE" w:rsidRPr="00844CAE" w:rsidRDefault="00844CAE" w:rsidP="00844CAE">
      <w:pPr>
        <w:pStyle w:val="bridgehand"/>
      </w:pPr>
      <w:r>
        <w:tab/>
      </w:r>
      <w:r w:rsidRPr="00844CAE">
        <w:t>[</w:t>
      </w:r>
      <w:r>
        <w:tab/>
      </w:r>
      <w:r w:rsidRPr="00844CAE">
        <w:t>K 3 2</w:t>
      </w:r>
      <w:r>
        <w:tab/>
      </w:r>
      <w:r>
        <w:tab/>
      </w:r>
      <w:r>
        <w:tab/>
      </w:r>
      <w:r w:rsidRPr="00844CAE">
        <w:t>[</w:t>
      </w:r>
      <w:r>
        <w:tab/>
      </w:r>
      <w:r w:rsidRPr="00844CAE">
        <w:t>Q J 7 5</w:t>
      </w:r>
    </w:p>
    <w:p w14:paraId="02B526DC" w14:textId="77777777" w:rsidR="00844CAE" w:rsidRPr="00844CAE" w:rsidRDefault="00844CAE" w:rsidP="00844CAE">
      <w:pPr>
        <w:pStyle w:val="bridgehand"/>
      </w:pPr>
      <w:r>
        <w:tab/>
      </w:r>
      <w:r w:rsidRPr="00844CAE">
        <w:rPr>
          <w:color w:val="FF0000"/>
        </w:rPr>
        <w:t>]</w:t>
      </w:r>
      <w:r>
        <w:tab/>
      </w:r>
      <w:r w:rsidRPr="00844CAE">
        <w:t>A Q 10 9 8 4 3</w:t>
      </w:r>
      <w:r>
        <w:tab/>
      </w:r>
      <w:r>
        <w:tab/>
      </w:r>
      <w:r>
        <w:tab/>
      </w:r>
      <w:r w:rsidRPr="00844CAE">
        <w:rPr>
          <w:color w:val="FF0000"/>
        </w:rPr>
        <w:t>]</w:t>
      </w:r>
      <w:r>
        <w:tab/>
      </w:r>
      <w:r w:rsidRPr="00844CAE">
        <w:t>J 7 5</w:t>
      </w:r>
    </w:p>
    <w:p w14:paraId="7AA08010" w14:textId="77777777" w:rsidR="00844CAE" w:rsidRPr="00844CAE" w:rsidRDefault="00844CAE" w:rsidP="00844CAE">
      <w:pPr>
        <w:pStyle w:val="bridgehand"/>
      </w:pPr>
      <w:r>
        <w:tab/>
      </w:r>
      <w:r w:rsidRPr="00844CAE">
        <w:rPr>
          <w:color w:val="FF0000"/>
        </w:rPr>
        <w:t>{</w:t>
      </w:r>
      <w:r>
        <w:tab/>
      </w:r>
      <w:r w:rsidRPr="00844CAE">
        <w:t>10</w:t>
      </w:r>
      <w:r>
        <w:tab/>
      </w:r>
      <w:r>
        <w:tab/>
      </w:r>
      <w:r>
        <w:tab/>
      </w:r>
      <w:r w:rsidRPr="00844CAE">
        <w:rPr>
          <w:color w:val="FF0000"/>
        </w:rPr>
        <w:t>{</w:t>
      </w:r>
      <w:r>
        <w:tab/>
      </w:r>
      <w:r w:rsidRPr="00844CAE">
        <w:t>8 4 2</w:t>
      </w:r>
    </w:p>
    <w:p w14:paraId="7A5DE437" w14:textId="77777777" w:rsidR="00844CAE" w:rsidRPr="00844CAE" w:rsidRDefault="00844CAE" w:rsidP="00844CAE">
      <w:pPr>
        <w:pStyle w:val="bridgehand"/>
      </w:pPr>
      <w:r>
        <w:tab/>
      </w:r>
      <w:r w:rsidRPr="00844CAE">
        <w:t>}</w:t>
      </w:r>
      <w:r>
        <w:tab/>
      </w:r>
      <w:r w:rsidRPr="00844CAE">
        <w:t>A 2</w:t>
      </w:r>
      <w:r>
        <w:tab/>
      </w:r>
      <w:r>
        <w:tab/>
      </w:r>
      <w:r>
        <w:tab/>
      </w:r>
      <w:r w:rsidRPr="00844CAE">
        <w:t>}</w:t>
      </w:r>
      <w:r>
        <w:tab/>
      </w:r>
      <w:r w:rsidRPr="00844CAE">
        <w:t>J 9 8</w:t>
      </w:r>
    </w:p>
    <w:p w14:paraId="7F09133A" w14:textId="77777777" w:rsidR="00844CAE" w:rsidRPr="00844CAE" w:rsidRDefault="00844CAE" w:rsidP="00844CAE">
      <w:pPr>
        <w:pStyle w:val="bridgehand"/>
      </w:pPr>
      <w:r>
        <w:tab/>
      </w:r>
      <w:r>
        <w:tab/>
      </w:r>
      <w:r>
        <w:tab/>
      </w:r>
      <w:r w:rsidRPr="00844CAE">
        <w:t>[</w:t>
      </w:r>
      <w:r>
        <w:tab/>
      </w:r>
      <w:r w:rsidRPr="00844CAE">
        <w:t>10 4</w:t>
      </w:r>
    </w:p>
    <w:p w14:paraId="1A33A503" w14:textId="77777777" w:rsidR="00844CAE" w:rsidRPr="00844CAE" w:rsidRDefault="00844CAE" w:rsidP="00844CAE">
      <w:pPr>
        <w:pStyle w:val="bridgehand"/>
      </w:pPr>
      <w:r>
        <w:tab/>
      </w:r>
      <w:r>
        <w:tab/>
      </w:r>
      <w:r>
        <w:tab/>
      </w:r>
      <w:r w:rsidRPr="00844CAE">
        <w:rPr>
          <w:color w:val="FF0000"/>
        </w:rPr>
        <w:t>]</w:t>
      </w:r>
      <w:r>
        <w:tab/>
      </w:r>
      <w:r w:rsidRPr="00844CAE">
        <w:t>2</w:t>
      </w:r>
    </w:p>
    <w:p w14:paraId="4A4E3131" w14:textId="77777777" w:rsidR="00844CAE" w:rsidRPr="00844CAE" w:rsidRDefault="00844CAE" w:rsidP="00844CAE">
      <w:pPr>
        <w:pStyle w:val="bridgehand"/>
      </w:pPr>
      <w:r>
        <w:tab/>
      </w:r>
      <w:r>
        <w:tab/>
      </w:r>
      <w:r>
        <w:tab/>
      </w:r>
      <w:r w:rsidRPr="00844CAE">
        <w:rPr>
          <w:color w:val="FF0000"/>
        </w:rPr>
        <w:t>{</w:t>
      </w:r>
      <w:r>
        <w:tab/>
      </w:r>
      <w:r w:rsidRPr="00844CAE">
        <w:t>K Q J 6 5 3</w:t>
      </w:r>
    </w:p>
    <w:p w14:paraId="34C1FB1F" w14:textId="77777777" w:rsidR="00844CAE" w:rsidRPr="00844CAE" w:rsidRDefault="00844CAE" w:rsidP="00844CAE">
      <w:pPr>
        <w:pStyle w:val="bridgehand"/>
      </w:pPr>
      <w:r>
        <w:tab/>
      </w:r>
      <w:r>
        <w:tab/>
      </w:r>
      <w:r>
        <w:tab/>
      </w:r>
      <w:r w:rsidRPr="00844CAE">
        <w:t>}</w:t>
      </w:r>
      <w:r>
        <w:tab/>
      </w:r>
      <w:r w:rsidRPr="00844CAE">
        <w:t>10 7 6 4</w:t>
      </w:r>
    </w:p>
    <w:p w14:paraId="10CB9155" w14:textId="77777777" w:rsidR="00844CAE" w:rsidRPr="00844CAE" w:rsidRDefault="00844CAE" w:rsidP="00844CAE">
      <w:r w:rsidRPr="00844CAE">
        <w:t>E/W can make 3</w:t>
      </w:r>
      <w:r w:rsidRPr="00844CAE">
        <w:rPr>
          <w:color w:val="FF0000"/>
        </w:rPr>
        <w:t>]</w:t>
      </w:r>
      <w:r w:rsidRPr="00844CAE">
        <w:t xml:space="preserve">, while N/S make ten tricks in diamonds or, if spades are not led early, eleven as the </w:t>
      </w:r>
      <w:r w:rsidRPr="00844CAE">
        <w:rPr>
          <w:color w:val="FF0000"/>
        </w:rPr>
        <w:t>]</w:t>
      </w:r>
      <w:r w:rsidRPr="00844CAE">
        <w:t>K provides a parking place for South's spade loser. Anyone who gambles out 3NT, perhaps after a slightly off-centre 3</w:t>
      </w:r>
      <w:r w:rsidRPr="00844CAE">
        <w:rPr>
          <w:color w:val="FF0000"/>
        </w:rPr>
        <w:t>{</w:t>
      </w:r>
      <w:r w:rsidRPr="00844CAE">
        <w:t xml:space="preserve"> opening from South and 3</w:t>
      </w:r>
      <w:r w:rsidRPr="00844CAE">
        <w:rPr>
          <w:color w:val="FF0000"/>
        </w:rPr>
        <w:t>]</w:t>
      </w:r>
      <w:r w:rsidRPr="00844CAE">
        <w:t xml:space="preserve"> overcall, should </w:t>
      </w:r>
      <w:proofErr w:type="spellStart"/>
      <w:r w:rsidRPr="00844CAE">
        <w:t>fail,by</w:t>
      </w:r>
      <w:proofErr w:type="spellEnd"/>
      <w:r w:rsidRPr="00844CAE">
        <w:t xml:space="preserve"> a trick after a heart lead. Unlucky for North if partner did pre-empt, because he only needs the expected seventh diamond to have nine tricks. </w:t>
      </w:r>
    </w:p>
    <w:p w14:paraId="6C931EC7" w14:textId="77777777" w:rsidR="00844CAE" w:rsidRPr="00844CAE" w:rsidRDefault="00844CAE" w:rsidP="00844CAE">
      <w:pPr>
        <w:pStyle w:val="BoardNumber"/>
      </w:pPr>
      <w:r>
        <w:t>Board</w:t>
      </w:r>
      <w:r w:rsidRPr="00844CAE">
        <w:t xml:space="preserve"> 8. Love All. Dealer West.</w:t>
      </w:r>
    </w:p>
    <w:p w14:paraId="63109B45" w14:textId="77777777" w:rsidR="00844CAE" w:rsidRPr="00844CAE" w:rsidRDefault="00844CAE" w:rsidP="00844CAE">
      <w:pPr>
        <w:pStyle w:val="bridgehand"/>
      </w:pPr>
      <w:r>
        <w:tab/>
      </w:r>
      <w:r>
        <w:tab/>
      </w:r>
      <w:r>
        <w:tab/>
      </w:r>
      <w:r w:rsidRPr="00844CAE">
        <w:t>[</w:t>
      </w:r>
      <w:r>
        <w:tab/>
      </w:r>
      <w:r w:rsidRPr="00844CAE">
        <w:t>7 2</w:t>
      </w:r>
    </w:p>
    <w:p w14:paraId="0F21A453" w14:textId="77777777" w:rsidR="00844CAE" w:rsidRPr="00844CAE" w:rsidRDefault="00844CAE" w:rsidP="00844CAE">
      <w:pPr>
        <w:pStyle w:val="bridgehand"/>
      </w:pPr>
      <w:r>
        <w:tab/>
      </w:r>
      <w:r>
        <w:tab/>
      </w:r>
      <w:r>
        <w:tab/>
      </w:r>
      <w:r w:rsidRPr="00844CAE">
        <w:rPr>
          <w:color w:val="FF0000"/>
        </w:rPr>
        <w:t>]</w:t>
      </w:r>
      <w:r>
        <w:tab/>
      </w:r>
      <w:r w:rsidRPr="00844CAE">
        <w:t>Q 9 6</w:t>
      </w:r>
    </w:p>
    <w:p w14:paraId="18A9BA1A" w14:textId="77777777" w:rsidR="00844CAE" w:rsidRPr="00844CAE" w:rsidRDefault="00844CAE" w:rsidP="00844CAE">
      <w:pPr>
        <w:pStyle w:val="bridgehand"/>
      </w:pPr>
      <w:r>
        <w:tab/>
      </w:r>
      <w:r>
        <w:tab/>
      </w:r>
      <w:r>
        <w:tab/>
      </w:r>
      <w:r w:rsidRPr="00844CAE">
        <w:rPr>
          <w:color w:val="FF0000"/>
        </w:rPr>
        <w:t>{</w:t>
      </w:r>
      <w:r>
        <w:tab/>
      </w:r>
      <w:r w:rsidRPr="00844CAE">
        <w:t>A Q 10 8</w:t>
      </w:r>
    </w:p>
    <w:p w14:paraId="425548E4" w14:textId="77777777" w:rsidR="00844CAE" w:rsidRPr="00844CAE" w:rsidRDefault="00844CAE" w:rsidP="00844CAE">
      <w:pPr>
        <w:pStyle w:val="bridgehand"/>
      </w:pPr>
      <w:r>
        <w:tab/>
      </w:r>
      <w:r>
        <w:tab/>
      </w:r>
      <w:r>
        <w:tab/>
      </w:r>
      <w:r w:rsidRPr="00844CAE">
        <w:t>}</w:t>
      </w:r>
      <w:r>
        <w:tab/>
      </w:r>
      <w:r w:rsidRPr="00844CAE">
        <w:t>Q 8 5 3</w:t>
      </w:r>
    </w:p>
    <w:p w14:paraId="5CDA3DAD" w14:textId="77777777" w:rsidR="00844CAE" w:rsidRPr="00844CAE" w:rsidRDefault="00844CAE" w:rsidP="00844CAE">
      <w:pPr>
        <w:pStyle w:val="bridgehand"/>
      </w:pPr>
      <w:r>
        <w:tab/>
      </w:r>
      <w:r w:rsidRPr="00844CAE">
        <w:t>[</w:t>
      </w:r>
      <w:r>
        <w:tab/>
      </w:r>
      <w:r w:rsidRPr="00844CAE">
        <w:t>K 9 6</w:t>
      </w:r>
      <w:r>
        <w:tab/>
      </w:r>
      <w:r>
        <w:tab/>
      </w:r>
      <w:r>
        <w:tab/>
      </w:r>
      <w:r w:rsidRPr="00844CAE">
        <w:t>[</w:t>
      </w:r>
      <w:r>
        <w:tab/>
      </w:r>
      <w:r w:rsidRPr="00844CAE">
        <w:t>A Q 10 5</w:t>
      </w:r>
    </w:p>
    <w:p w14:paraId="3B7CF070" w14:textId="77777777" w:rsidR="00844CAE" w:rsidRPr="00844CAE" w:rsidRDefault="00844CAE" w:rsidP="00844CAE">
      <w:pPr>
        <w:pStyle w:val="bridgehand"/>
      </w:pPr>
      <w:r>
        <w:tab/>
      </w:r>
      <w:r w:rsidRPr="00844CAE">
        <w:rPr>
          <w:color w:val="FF0000"/>
        </w:rPr>
        <w:t>]</w:t>
      </w:r>
      <w:r>
        <w:tab/>
      </w:r>
      <w:r w:rsidRPr="00844CAE">
        <w:t>4 2</w:t>
      </w:r>
      <w:r>
        <w:tab/>
      </w:r>
      <w:r>
        <w:tab/>
      </w:r>
      <w:r>
        <w:tab/>
      </w:r>
      <w:r w:rsidRPr="00844CAE">
        <w:rPr>
          <w:color w:val="FF0000"/>
        </w:rPr>
        <w:t>]</w:t>
      </w:r>
      <w:r>
        <w:tab/>
      </w:r>
      <w:r w:rsidRPr="00844CAE">
        <w:t>A 8 7 5</w:t>
      </w:r>
    </w:p>
    <w:p w14:paraId="4320C351" w14:textId="77777777" w:rsidR="00844CAE" w:rsidRPr="00844CAE" w:rsidRDefault="00844CAE" w:rsidP="00844CAE">
      <w:pPr>
        <w:pStyle w:val="bridgehand"/>
      </w:pPr>
      <w:r>
        <w:tab/>
      </w:r>
      <w:r w:rsidRPr="00844CAE">
        <w:rPr>
          <w:color w:val="FF0000"/>
        </w:rPr>
        <w:t>{</w:t>
      </w:r>
      <w:r>
        <w:tab/>
      </w:r>
      <w:r w:rsidRPr="00844CAE">
        <w:t>K J 6 5 4</w:t>
      </w:r>
      <w:r>
        <w:tab/>
      </w:r>
      <w:r>
        <w:tab/>
      </w:r>
      <w:r>
        <w:tab/>
      </w:r>
      <w:r w:rsidRPr="00844CAE">
        <w:rPr>
          <w:color w:val="FF0000"/>
        </w:rPr>
        <w:t>{</w:t>
      </w:r>
      <w:r>
        <w:tab/>
      </w:r>
      <w:r w:rsidRPr="00844CAE">
        <w:t>9 7 3</w:t>
      </w:r>
    </w:p>
    <w:p w14:paraId="5AF1D0F7" w14:textId="77777777" w:rsidR="00844CAE" w:rsidRPr="00844CAE" w:rsidRDefault="00844CAE" w:rsidP="00844CAE">
      <w:pPr>
        <w:pStyle w:val="bridgehand"/>
      </w:pPr>
      <w:r>
        <w:tab/>
      </w:r>
      <w:r w:rsidRPr="00844CAE">
        <w:t>}</w:t>
      </w:r>
      <w:r>
        <w:tab/>
      </w:r>
      <w:r w:rsidRPr="00844CAE">
        <w:t>J 9 6</w:t>
      </w:r>
      <w:r>
        <w:tab/>
      </w:r>
      <w:r>
        <w:tab/>
      </w:r>
      <w:r>
        <w:tab/>
      </w:r>
      <w:r w:rsidRPr="00844CAE">
        <w:t>}</w:t>
      </w:r>
      <w:r>
        <w:tab/>
      </w:r>
      <w:r w:rsidRPr="00844CAE">
        <w:t>10 4</w:t>
      </w:r>
    </w:p>
    <w:p w14:paraId="09EA8C12" w14:textId="77777777" w:rsidR="00844CAE" w:rsidRPr="00844CAE" w:rsidRDefault="00844CAE" w:rsidP="00844CAE">
      <w:pPr>
        <w:pStyle w:val="bridgehand"/>
      </w:pPr>
      <w:r>
        <w:tab/>
      </w:r>
      <w:r>
        <w:tab/>
      </w:r>
      <w:r>
        <w:tab/>
      </w:r>
      <w:r w:rsidRPr="00844CAE">
        <w:t>[</w:t>
      </w:r>
      <w:r>
        <w:tab/>
      </w:r>
      <w:r w:rsidRPr="00844CAE">
        <w:t>J 8 4 3</w:t>
      </w:r>
    </w:p>
    <w:p w14:paraId="060C3714" w14:textId="77777777" w:rsidR="00844CAE" w:rsidRPr="00844CAE" w:rsidRDefault="00844CAE" w:rsidP="00844CAE">
      <w:pPr>
        <w:pStyle w:val="bridgehand"/>
      </w:pPr>
      <w:r>
        <w:tab/>
      </w:r>
      <w:r>
        <w:tab/>
      </w:r>
      <w:r>
        <w:tab/>
      </w:r>
      <w:r w:rsidRPr="00844CAE">
        <w:rPr>
          <w:color w:val="FF0000"/>
        </w:rPr>
        <w:t>]</w:t>
      </w:r>
      <w:r>
        <w:tab/>
      </w:r>
      <w:r w:rsidRPr="00844CAE">
        <w:t>K J 10 3</w:t>
      </w:r>
    </w:p>
    <w:p w14:paraId="1DA9B802" w14:textId="77777777" w:rsidR="00844CAE" w:rsidRPr="00844CAE" w:rsidRDefault="00844CAE" w:rsidP="00844CAE">
      <w:pPr>
        <w:pStyle w:val="bridgehand"/>
      </w:pPr>
      <w:r>
        <w:tab/>
      </w:r>
      <w:r>
        <w:tab/>
      </w:r>
      <w:r>
        <w:tab/>
      </w:r>
      <w:r w:rsidRPr="00844CAE">
        <w:rPr>
          <w:color w:val="FF0000"/>
        </w:rPr>
        <w:t>{</w:t>
      </w:r>
      <w:r>
        <w:tab/>
      </w:r>
      <w:r w:rsidRPr="00844CAE">
        <w:t>2</w:t>
      </w:r>
    </w:p>
    <w:p w14:paraId="1304F1FB" w14:textId="77777777" w:rsidR="00844CAE" w:rsidRPr="00844CAE" w:rsidRDefault="00844CAE" w:rsidP="00844CAE">
      <w:pPr>
        <w:pStyle w:val="bridgehand"/>
      </w:pPr>
      <w:r>
        <w:tab/>
      </w:r>
      <w:r>
        <w:tab/>
      </w:r>
      <w:r>
        <w:tab/>
      </w:r>
      <w:r w:rsidRPr="00844CAE">
        <w:t>}</w:t>
      </w:r>
      <w:r>
        <w:tab/>
      </w:r>
      <w:r w:rsidRPr="00844CAE">
        <w:t>A K 7 2</w:t>
      </w:r>
    </w:p>
    <w:p w14:paraId="3FC3E813" w14:textId="77777777" w:rsidR="00844CAE" w:rsidRPr="00844CAE" w:rsidRDefault="00844CAE" w:rsidP="00844CAE">
      <w:r w:rsidRPr="00844CAE">
        <w:t xml:space="preserve">Usually, South will open 1} in fourth seat. At this </w:t>
      </w:r>
      <w:proofErr w:type="spellStart"/>
      <w:r w:rsidRPr="00844CAE">
        <w:t>vulnerabilty</w:t>
      </w:r>
      <w:proofErr w:type="spellEnd"/>
      <w:r w:rsidRPr="00844CAE">
        <w:t>, there should be some competition, maybe 1</w:t>
      </w:r>
      <w:r w:rsidRPr="00844CAE">
        <w:rPr>
          <w:color w:val="FF0000"/>
        </w:rPr>
        <w:t>{</w:t>
      </w:r>
      <w:r w:rsidRPr="00844CAE">
        <w:t xml:space="preserve"> from West and, if North does not jump to 2NT, 2</w:t>
      </w:r>
      <w:r w:rsidRPr="00844CAE">
        <w:rPr>
          <w:color w:val="FF0000"/>
        </w:rPr>
        <w:t>{</w:t>
      </w:r>
      <w:r w:rsidRPr="00844CAE">
        <w:t xml:space="preserve"> from East. N/S make eight tricks in NT, and nine if East does not find a low spade switch when in with the ace of hearts, and North may well jump to 2NT over a 1</w:t>
      </w:r>
      <w:r w:rsidRPr="00844CAE">
        <w:rPr>
          <w:color w:val="FF0000"/>
        </w:rPr>
        <w:t>{</w:t>
      </w:r>
      <w:r w:rsidRPr="00844CAE">
        <w:t xml:space="preserve"> overcall, revaluing his diamond holding. If we assume perfect defence, then N/S's best spot is a club partscore, where they can achieve +130, and they will surely win the auction at most tables.</w:t>
      </w:r>
    </w:p>
    <w:p w14:paraId="59AAFC17" w14:textId="77777777" w:rsidR="00844CAE" w:rsidRPr="00844CAE" w:rsidRDefault="00844CAE" w:rsidP="00844CAE">
      <w:pPr>
        <w:pStyle w:val="BoardNumber"/>
      </w:pPr>
      <w:r>
        <w:br w:type="column"/>
      </w:r>
      <w:r>
        <w:t>Board</w:t>
      </w:r>
      <w:r w:rsidRPr="00844CAE">
        <w:t xml:space="preserve"> 9. E/W Vul. Dealer North.</w:t>
      </w:r>
    </w:p>
    <w:p w14:paraId="0F95DA5F" w14:textId="77777777" w:rsidR="00844CAE" w:rsidRPr="00844CAE" w:rsidRDefault="00844CAE" w:rsidP="00844CAE">
      <w:pPr>
        <w:pStyle w:val="bridgehand"/>
      </w:pPr>
      <w:r>
        <w:tab/>
      </w:r>
      <w:r>
        <w:tab/>
      </w:r>
      <w:r>
        <w:tab/>
      </w:r>
      <w:r w:rsidRPr="00844CAE">
        <w:t>[</w:t>
      </w:r>
      <w:r>
        <w:tab/>
      </w:r>
      <w:r w:rsidRPr="00844CAE">
        <w:t>K 8 6 5 2</w:t>
      </w:r>
    </w:p>
    <w:p w14:paraId="02E72417" w14:textId="77777777" w:rsidR="00844CAE" w:rsidRPr="00844CAE" w:rsidRDefault="00844CAE" w:rsidP="00844CAE">
      <w:pPr>
        <w:pStyle w:val="bridgehand"/>
      </w:pPr>
      <w:r>
        <w:tab/>
      </w:r>
      <w:r>
        <w:tab/>
      </w:r>
      <w:r>
        <w:tab/>
      </w:r>
      <w:r w:rsidRPr="00844CAE">
        <w:rPr>
          <w:color w:val="FF0000"/>
        </w:rPr>
        <w:t>]</w:t>
      </w:r>
      <w:r>
        <w:tab/>
      </w:r>
      <w:r w:rsidRPr="00844CAE">
        <w:t>9</w:t>
      </w:r>
    </w:p>
    <w:p w14:paraId="786034F5" w14:textId="77777777" w:rsidR="00844CAE" w:rsidRPr="00844CAE" w:rsidRDefault="00844CAE" w:rsidP="00844CAE">
      <w:pPr>
        <w:pStyle w:val="bridgehand"/>
      </w:pPr>
      <w:r>
        <w:tab/>
      </w:r>
      <w:r>
        <w:tab/>
      </w:r>
      <w:r>
        <w:tab/>
      </w:r>
      <w:r w:rsidRPr="00844CAE">
        <w:rPr>
          <w:color w:val="FF0000"/>
        </w:rPr>
        <w:t>{</w:t>
      </w:r>
      <w:r>
        <w:tab/>
      </w:r>
      <w:r w:rsidRPr="00844CAE">
        <w:t>Q 10 9 3</w:t>
      </w:r>
    </w:p>
    <w:p w14:paraId="1DDC9A76" w14:textId="77777777" w:rsidR="00844CAE" w:rsidRPr="00844CAE" w:rsidRDefault="00844CAE" w:rsidP="00844CAE">
      <w:pPr>
        <w:pStyle w:val="bridgehand"/>
      </w:pPr>
      <w:r>
        <w:tab/>
      </w:r>
      <w:r>
        <w:tab/>
      </w:r>
      <w:r>
        <w:tab/>
      </w:r>
      <w:r w:rsidRPr="00844CAE">
        <w:t>}</w:t>
      </w:r>
      <w:r>
        <w:tab/>
      </w:r>
      <w:r w:rsidRPr="00844CAE">
        <w:t>Q 4 3</w:t>
      </w:r>
    </w:p>
    <w:p w14:paraId="331E6A39" w14:textId="77777777" w:rsidR="00844CAE" w:rsidRPr="00844CAE" w:rsidRDefault="00844CAE" w:rsidP="00844CAE">
      <w:pPr>
        <w:pStyle w:val="bridgehand"/>
      </w:pPr>
      <w:r>
        <w:tab/>
      </w:r>
      <w:r w:rsidRPr="00844CAE">
        <w:t>[</w:t>
      </w:r>
      <w:r>
        <w:tab/>
      </w:r>
      <w:r w:rsidRPr="00844CAE">
        <w:t>J 9</w:t>
      </w:r>
      <w:r>
        <w:tab/>
      </w:r>
      <w:r>
        <w:tab/>
      </w:r>
      <w:r>
        <w:tab/>
      </w:r>
      <w:r w:rsidRPr="00844CAE">
        <w:t>[</w:t>
      </w:r>
      <w:r>
        <w:tab/>
      </w:r>
      <w:r w:rsidRPr="00844CAE">
        <w:t>A Q 4 3</w:t>
      </w:r>
    </w:p>
    <w:p w14:paraId="30DDDFE1" w14:textId="77777777" w:rsidR="00844CAE" w:rsidRPr="00844CAE" w:rsidRDefault="00844CAE" w:rsidP="00844CAE">
      <w:pPr>
        <w:pStyle w:val="bridgehand"/>
      </w:pPr>
      <w:r>
        <w:tab/>
      </w:r>
      <w:r w:rsidRPr="00844CAE">
        <w:rPr>
          <w:color w:val="FF0000"/>
        </w:rPr>
        <w:t>]</w:t>
      </w:r>
      <w:r>
        <w:tab/>
      </w:r>
      <w:r w:rsidRPr="00844CAE">
        <w:t>J 10 7 6 5 3 2</w:t>
      </w:r>
      <w:r>
        <w:tab/>
      </w:r>
      <w:r>
        <w:tab/>
      </w:r>
      <w:r>
        <w:tab/>
      </w:r>
      <w:r w:rsidRPr="00844CAE">
        <w:rPr>
          <w:color w:val="FF0000"/>
        </w:rPr>
        <w:t>]</w:t>
      </w:r>
      <w:r>
        <w:tab/>
      </w:r>
      <w:r w:rsidRPr="00844CAE">
        <w:t>Q 4</w:t>
      </w:r>
    </w:p>
    <w:p w14:paraId="4AE2860A" w14:textId="77777777" w:rsidR="00844CAE" w:rsidRPr="00844CAE" w:rsidRDefault="00844CAE" w:rsidP="00844CAE">
      <w:pPr>
        <w:pStyle w:val="bridgehand"/>
      </w:pPr>
      <w:r>
        <w:tab/>
      </w:r>
      <w:r w:rsidRPr="00844CAE">
        <w:rPr>
          <w:color w:val="FF0000"/>
        </w:rPr>
        <w:t>{</w:t>
      </w:r>
      <w:r>
        <w:tab/>
      </w:r>
      <w:r w:rsidRPr="00844CAE">
        <w:t>4 2</w:t>
      </w:r>
      <w:r>
        <w:tab/>
      </w:r>
      <w:r>
        <w:tab/>
      </w:r>
      <w:r>
        <w:tab/>
      </w:r>
      <w:r w:rsidRPr="00844CAE">
        <w:rPr>
          <w:color w:val="FF0000"/>
        </w:rPr>
        <w:t>{</w:t>
      </w:r>
      <w:r>
        <w:tab/>
      </w:r>
      <w:r w:rsidRPr="00844CAE">
        <w:t>A 7 5</w:t>
      </w:r>
    </w:p>
    <w:p w14:paraId="6F3D1C86" w14:textId="77777777" w:rsidR="00844CAE" w:rsidRPr="00844CAE" w:rsidRDefault="00844CAE" w:rsidP="00844CAE">
      <w:pPr>
        <w:pStyle w:val="bridgehand"/>
      </w:pPr>
      <w:r>
        <w:tab/>
      </w:r>
      <w:r w:rsidRPr="00844CAE">
        <w:t>}</w:t>
      </w:r>
      <w:r>
        <w:tab/>
      </w:r>
      <w:r w:rsidRPr="00844CAE">
        <w:t>A 10</w:t>
      </w:r>
      <w:r>
        <w:tab/>
      </w:r>
      <w:r>
        <w:tab/>
      </w:r>
      <w:r>
        <w:tab/>
      </w:r>
      <w:r w:rsidRPr="00844CAE">
        <w:t>}</w:t>
      </w:r>
      <w:r>
        <w:tab/>
      </w:r>
      <w:r w:rsidRPr="00844CAE">
        <w:t>K 9 6 5</w:t>
      </w:r>
    </w:p>
    <w:p w14:paraId="167C3A4B" w14:textId="77777777" w:rsidR="00844CAE" w:rsidRPr="00844CAE" w:rsidRDefault="00844CAE" w:rsidP="00844CAE">
      <w:pPr>
        <w:pStyle w:val="bridgehand"/>
      </w:pPr>
      <w:r>
        <w:tab/>
      </w:r>
      <w:r>
        <w:tab/>
      </w:r>
      <w:r>
        <w:tab/>
      </w:r>
      <w:r w:rsidRPr="00844CAE">
        <w:t>[</w:t>
      </w:r>
      <w:r>
        <w:tab/>
      </w:r>
      <w:r w:rsidRPr="00844CAE">
        <w:t>10 7</w:t>
      </w:r>
    </w:p>
    <w:p w14:paraId="36D4FB3B" w14:textId="77777777" w:rsidR="00844CAE" w:rsidRPr="00844CAE" w:rsidRDefault="00844CAE" w:rsidP="00844CAE">
      <w:pPr>
        <w:pStyle w:val="bridgehand"/>
      </w:pPr>
      <w:r>
        <w:tab/>
      </w:r>
      <w:r>
        <w:tab/>
      </w:r>
      <w:r>
        <w:tab/>
      </w:r>
      <w:r w:rsidRPr="00844CAE">
        <w:rPr>
          <w:color w:val="FF0000"/>
        </w:rPr>
        <w:t>]</w:t>
      </w:r>
      <w:r>
        <w:tab/>
      </w:r>
      <w:r w:rsidRPr="00844CAE">
        <w:t>A K 8</w:t>
      </w:r>
    </w:p>
    <w:p w14:paraId="23B6D1D0" w14:textId="77777777" w:rsidR="00844CAE" w:rsidRPr="00844CAE" w:rsidRDefault="00844CAE" w:rsidP="00844CAE">
      <w:pPr>
        <w:pStyle w:val="bridgehand"/>
      </w:pPr>
      <w:r>
        <w:tab/>
      </w:r>
      <w:r>
        <w:tab/>
      </w:r>
      <w:r>
        <w:tab/>
      </w:r>
      <w:r w:rsidRPr="00844CAE">
        <w:rPr>
          <w:color w:val="FF0000"/>
        </w:rPr>
        <w:t>{</w:t>
      </w:r>
      <w:r>
        <w:tab/>
      </w:r>
      <w:r w:rsidRPr="00844CAE">
        <w:t>K J 8 6</w:t>
      </w:r>
    </w:p>
    <w:p w14:paraId="379BE810" w14:textId="77777777" w:rsidR="00844CAE" w:rsidRPr="00844CAE" w:rsidRDefault="00844CAE" w:rsidP="00844CAE">
      <w:pPr>
        <w:pStyle w:val="bridgehand"/>
      </w:pPr>
      <w:r>
        <w:tab/>
      </w:r>
      <w:r>
        <w:tab/>
      </w:r>
      <w:r>
        <w:tab/>
      </w:r>
      <w:r w:rsidRPr="00844CAE">
        <w:t>}</w:t>
      </w:r>
      <w:r>
        <w:tab/>
      </w:r>
      <w:r w:rsidRPr="00844CAE">
        <w:t>J 8 7 2</w:t>
      </w:r>
    </w:p>
    <w:p w14:paraId="73227CEF" w14:textId="77777777" w:rsidR="00844CAE" w:rsidRPr="00844CAE" w:rsidRDefault="00844CAE" w:rsidP="00844CAE">
      <w:r w:rsidRPr="00844CAE">
        <w:t>East will show a strong no trump, either with his opening or rebid, and that should ensure that his side declare a heart contract at pretty well every table. The question will be whether they bid the game, which is basically on the spade finesse. My guess would be that West will most often invite game and East decline the invitation, so that +170 will be the most common result, but a sizeable minority will drive to game as West.</w:t>
      </w:r>
    </w:p>
    <w:p w14:paraId="0D1FD5D6" w14:textId="77777777" w:rsidR="00844CAE" w:rsidRPr="00844CAE" w:rsidRDefault="00844CAE" w:rsidP="00844CAE">
      <w:pPr>
        <w:pStyle w:val="BoardNumber"/>
      </w:pPr>
      <w:r>
        <w:t>Board</w:t>
      </w:r>
      <w:r w:rsidRPr="00844CAE">
        <w:t xml:space="preserve"> 10. Game All. Dealer East.</w:t>
      </w:r>
    </w:p>
    <w:p w14:paraId="195B33B5" w14:textId="77777777" w:rsidR="00844CAE" w:rsidRPr="00844CAE" w:rsidRDefault="00844CAE" w:rsidP="00844CAE">
      <w:pPr>
        <w:pStyle w:val="bridgehand"/>
      </w:pPr>
      <w:r>
        <w:tab/>
      </w:r>
      <w:r>
        <w:tab/>
      </w:r>
      <w:r>
        <w:tab/>
      </w:r>
      <w:r w:rsidRPr="00844CAE">
        <w:t>[</w:t>
      </w:r>
      <w:r>
        <w:tab/>
      </w:r>
      <w:r w:rsidRPr="00844CAE">
        <w:t>7</w:t>
      </w:r>
    </w:p>
    <w:p w14:paraId="5ADB6CBC" w14:textId="77777777" w:rsidR="00844CAE" w:rsidRPr="00844CAE" w:rsidRDefault="00844CAE" w:rsidP="00844CAE">
      <w:pPr>
        <w:pStyle w:val="bridgehand"/>
      </w:pPr>
      <w:r>
        <w:tab/>
      </w:r>
      <w:r>
        <w:tab/>
      </w:r>
      <w:r>
        <w:tab/>
      </w:r>
      <w:r w:rsidRPr="00844CAE">
        <w:rPr>
          <w:color w:val="FF0000"/>
        </w:rPr>
        <w:t>]</w:t>
      </w:r>
      <w:r>
        <w:tab/>
      </w:r>
      <w:r w:rsidRPr="00844CAE">
        <w:t>J 8</w:t>
      </w:r>
    </w:p>
    <w:p w14:paraId="2EE75B2A" w14:textId="77777777" w:rsidR="00844CAE" w:rsidRPr="00844CAE" w:rsidRDefault="00844CAE" w:rsidP="00844CAE">
      <w:pPr>
        <w:pStyle w:val="bridgehand"/>
      </w:pPr>
      <w:r>
        <w:tab/>
      </w:r>
      <w:r>
        <w:tab/>
      </w:r>
      <w:r>
        <w:tab/>
      </w:r>
      <w:r w:rsidRPr="00844CAE">
        <w:rPr>
          <w:color w:val="FF0000"/>
        </w:rPr>
        <w:t>{</w:t>
      </w:r>
      <w:r>
        <w:tab/>
      </w:r>
      <w:r w:rsidRPr="00844CAE">
        <w:t>7 6 5 4</w:t>
      </w:r>
    </w:p>
    <w:p w14:paraId="7CA11F30" w14:textId="77777777" w:rsidR="00844CAE" w:rsidRPr="00844CAE" w:rsidRDefault="00844CAE" w:rsidP="00844CAE">
      <w:pPr>
        <w:pStyle w:val="bridgehand"/>
      </w:pPr>
      <w:r>
        <w:tab/>
      </w:r>
      <w:r>
        <w:tab/>
      </w:r>
      <w:r>
        <w:tab/>
      </w:r>
      <w:r w:rsidRPr="00844CAE">
        <w:t>}</w:t>
      </w:r>
      <w:r>
        <w:tab/>
      </w:r>
      <w:r w:rsidRPr="00844CAE">
        <w:t>A 10 8 6 4 3</w:t>
      </w:r>
    </w:p>
    <w:p w14:paraId="4C3678D6" w14:textId="77777777" w:rsidR="00844CAE" w:rsidRPr="00844CAE" w:rsidRDefault="00844CAE" w:rsidP="00844CAE">
      <w:pPr>
        <w:pStyle w:val="bridgehand"/>
      </w:pPr>
      <w:r>
        <w:tab/>
      </w:r>
      <w:r w:rsidRPr="00844CAE">
        <w:t>[</w:t>
      </w:r>
      <w:r>
        <w:tab/>
      </w:r>
      <w:r w:rsidRPr="00844CAE">
        <w:t>A K 8 6</w:t>
      </w:r>
      <w:r>
        <w:tab/>
      </w:r>
      <w:r>
        <w:tab/>
      </w:r>
      <w:r>
        <w:tab/>
      </w:r>
      <w:r w:rsidRPr="00844CAE">
        <w:t>[</w:t>
      </w:r>
      <w:r>
        <w:tab/>
      </w:r>
      <w:r w:rsidRPr="00844CAE">
        <w:t>J 10 5</w:t>
      </w:r>
    </w:p>
    <w:p w14:paraId="60C68215" w14:textId="77777777" w:rsidR="00844CAE" w:rsidRPr="00844CAE" w:rsidRDefault="00844CAE" w:rsidP="00844CAE">
      <w:pPr>
        <w:pStyle w:val="bridgehand"/>
      </w:pPr>
      <w:r>
        <w:tab/>
      </w:r>
      <w:r w:rsidRPr="00844CAE">
        <w:rPr>
          <w:color w:val="FF0000"/>
        </w:rPr>
        <w:t>]</w:t>
      </w:r>
      <w:r>
        <w:tab/>
      </w:r>
      <w:r w:rsidRPr="00844CAE">
        <w:t>K 6 4</w:t>
      </w:r>
      <w:r>
        <w:tab/>
      </w:r>
      <w:r>
        <w:tab/>
      </w:r>
      <w:r>
        <w:tab/>
      </w:r>
      <w:r w:rsidRPr="00844CAE">
        <w:rPr>
          <w:color w:val="FF0000"/>
        </w:rPr>
        <w:t>]</w:t>
      </w:r>
      <w:r>
        <w:tab/>
      </w:r>
      <w:r w:rsidRPr="00844CAE">
        <w:t>A Q 10 5 2</w:t>
      </w:r>
    </w:p>
    <w:p w14:paraId="3A793F63" w14:textId="77777777" w:rsidR="00844CAE" w:rsidRPr="00844CAE" w:rsidRDefault="00844CAE" w:rsidP="00844CAE">
      <w:pPr>
        <w:pStyle w:val="bridgehand"/>
      </w:pPr>
      <w:r>
        <w:tab/>
      </w:r>
      <w:r w:rsidRPr="00844CAE">
        <w:rPr>
          <w:color w:val="FF0000"/>
        </w:rPr>
        <w:t>{</w:t>
      </w:r>
      <w:r>
        <w:tab/>
      </w:r>
      <w:r w:rsidRPr="00844CAE">
        <w:t>Q J 3 2</w:t>
      </w:r>
      <w:r>
        <w:tab/>
      </w:r>
      <w:r>
        <w:tab/>
      </w:r>
      <w:r>
        <w:tab/>
      </w:r>
      <w:r w:rsidRPr="00844CAE">
        <w:rPr>
          <w:color w:val="FF0000"/>
        </w:rPr>
        <w:t>{</w:t>
      </w:r>
      <w:r>
        <w:tab/>
      </w:r>
      <w:r w:rsidRPr="00844CAE">
        <w:t>A K 9 8</w:t>
      </w:r>
    </w:p>
    <w:p w14:paraId="5881980C" w14:textId="77777777" w:rsidR="00844CAE" w:rsidRPr="00844CAE" w:rsidRDefault="00844CAE" w:rsidP="00844CAE">
      <w:pPr>
        <w:pStyle w:val="bridgehand"/>
      </w:pPr>
      <w:r>
        <w:tab/>
      </w:r>
      <w:r w:rsidRPr="00844CAE">
        <w:t>}</w:t>
      </w:r>
      <w:r>
        <w:tab/>
      </w:r>
      <w:r w:rsidRPr="00844CAE">
        <w:t>Q 7</w:t>
      </w:r>
      <w:r>
        <w:tab/>
      </w:r>
      <w:r>
        <w:tab/>
      </w:r>
      <w:r>
        <w:tab/>
      </w:r>
      <w:r w:rsidRPr="00844CAE">
        <w:t>}</w:t>
      </w:r>
      <w:r>
        <w:tab/>
      </w:r>
      <w:r w:rsidRPr="00844CAE">
        <w:t>5</w:t>
      </w:r>
    </w:p>
    <w:p w14:paraId="7EB2F174" w14:textId="77777777" w:rsidR="00844CAE" w:rsidRPr="00844CAE" w:rsidRDefault="00844CAE" w:rsidP="00844CAE">
      <w:pPr>
        <w:pStyle w:val="bridgehand"/>
      </w:pPr>
      <w:r>
        <w:tab/>
      </w:r>
      <w:r>
        <w:tab/>
      </w:r>
      <w:r>
        <w:tab/>
      </w:r>
      <w:r w:rsidRPr="00844CAE">
        <w:t>[</w:t>
      </w:r>
      <w:r>
        <w:tab/>
      </w:r>
      <w:r w:rsidRPr="00844CAE">
        <w:t>Q 9 4 3 2</w:t>
      </w:r>
    </w:p>
    <w:p w14:paraId="31E5DAF7" w14:textId="77777777" w:rsidR="00844CAE" w:rsidRPr="00844CAE" w:rsidRDefault="00844CAE" w:rsidP="00844CAE">
      <w:pPr>
        <w:pStyle w:val="bridgehand"/>
      </w:pPr>
      <w:r>
        <w:tab/>
      </w:r>
      <w:r>
        <w:tab/>
      </w:r>
      <w:r>
        <w:tab/>
      </w:r>
      <w:r w:rsidRPr="00844CAE">
        <w:rPr>
          <w:color w:val="FF0000"/>
        </w:rPr>
        <w:t>]</w:t>
      </w:r>
      <w:r>
        <w:tab/>
      </w:r>
      <w:r w:rsidRPr="00844CAE">
        <w:t>9 7 3</w:t>
      </w:r>
    </w:p>
    <w:p w14:paraId="5A0DF7E4" w14:textId="77777777" w:rsidR="00844CAE" w:rsidRPr="00844CAE" w:rsidRDefault="00844CAE" w:rsidP="00844CAE">
      <w:pPr>
        <w:pStyle w:val="bridgehand"/>
      </w:pPr>
      <w:r>
        <w:tab/>
      </w:r>
      <w:r>
        <w:tab/>
      </w:r>
      <w:r>
        <w:tab/>
      </w:r>
      <w:r w:rsidRPr="00844CAE">
        <w:rPr>
          <w:color w:val="FF0000"/>
        </w:rPr>
        <w:t>{</w:t>
      </w:r>
      <w:r>
        <w:tab/>
      </w:r>
      <w:r w:rsidRPr="00844CAE">
        <w:t>10</w:t>
      </w:r>
    </w:p>
    <w:p w14:paraId="64EBCE93" w14:textId="77777777" w:rsidR="00844CAE" w:rsidRPr="00844CAE" w:rsidRDefault="00844CAE" w:rsidP="00844CAE">
      <w:pPr>
        <w:pStyle w:val="bridgehand"/>
      </w:pPr>
      <w:r>
        <w:tab/>
      </w:r>
      <w:r>
        <w:tab/>
      </w:r>
      <w:r>
        <w:tab/>
      </w:r>
      <w:r w:rsidRPr="00844CAE">
        <w:t>}</w:t>
      </w:r>
      <w:r>
        <w:tab/>
      </w:r>
      <w:r w:rsidRPr="00844CAE">
        <w:t>K J 9 2</w:t>
      </w:r>
    </w:p>
    <w:p w14:paraId="4560DB0F" w14:textId="77777777" w:rsidR="00844CAE" w:rsidRPr="00844CAE" w:rsidRDefault="00844CAE" w:rsidP="00844CAE">
      <w:r w:rsidRPr="00844CAE">
        <w:t>The top scoring contract is 6</w:t>
      </w:r>
      <w:r w:rsidRPr="00844CAE">
        <w:rPr>
          <w:color w:val="FF0000"/>
        </w:rPr>
        <w:t>]</w:t>
      </w:r>
      <w:r w:rsidRPr="00844CAE">
        <w:t xml:space="preserve"> by E/W but the best contract is 6</w:t>
      </w:r>
      <w:r w:rsidRPr="00844CAE">
        <w:rPr>
          <w:color w:val="FF0000"/>
        </w:rPr>
        <w:t>{</w:t>
      </w:r>
      <w:r w:rsidRPr="00844CAE">
        <w:t>, as that will often make without needing the spade finesse, the long hearts providing two spade discards from the West hand. As getting to any slam should score well, I would be happy to play 6</w:t>
      </w:r>
      <w:r w:rsidRPr="00844CAE">
        <w:rPr>
          <w:color w:val="FF0000"/>
        </w:rPr>
        <w:t>{</w:t>
      </w:r>
      <w:r w:rsidRPr="00844CAE">
        <w:t>, just as if the scoring were IMPs. After 1</w:t>
      </w:r>
      <w:r w:rsidRPr="00844CAE">
        <w:rPr>
          <w:color w:val="FF0000"/>
        </w:rPr>
        <w:t>]</w:t>
      </w:r>
      <w:r w:rsidRPr="00844CAE">
        <w:t xml:space="preserve"> – 1[ – 2</w:t>
      </w:r>
      <w:r w:rsidRPr="00844CAE">
        <w:rPr>
          <w:color w:val="FF0000"/>
        </w:rPr>
        <w:t>{</w:t>
      </w:r>
      <w:r w:rsidRPr="00844CAE">
        <w:t>, West has to use fourth-suit-forcing as he is too good for 4</w:t>
      </w:r>
      <w:r w:rsidRPr="00844CAE">
        <w:rPr>
          <w:color w:val="FF0000"/>
        </w:rPr>
        <w:t>]</w:t>
      </w:r>
      <w:r w:rsidRPr="00844CAE">
        <w:t>. East bids 2[ and now West's 3</w:t>
      </w:r>
      <w:r w:rsidRPr="00844CAE">
        <w:rPr>
          <w:color w:val="FF0000"/>
        </w:rPr>
        <w:t>]</w:t>
      </w:r>
      <w:r w:rsidRPr="00844CAE">
        <w:t xml:space="preserve"> is forcing. If East cuebids, momentum may get the partnership to slam, though usually in hearts.</w:t>
      </w:r>
    </w:p>
    <w:p w14:paraId="2FC09961" w14:textId="77777777" w:rsidR="00844CAE" w:rsidRPr="00844CAE" w:rsidRDefault="00844CAE" w:rsidP="00844CAE">
      <w:pPr>
        <w:pStyle w:val="BoardNumber"/>
      </w:pPr>
      <w:r>
        <w:br w:type="column"/>
      </w:r>
      <w:r>
        <w:lastRenderedPageBreak/>
        <w:t>Board</w:t>
      </w:r>
      <w:r w:rsidRPr="00844CAE">
        <w:t xml:space="preserve"> 11. Love All. Dealer South.</w:t>
      </w:r>
    </w:p>
    <w:p w14:paraId="0AC8EA4B" w14:textId="77777777" w:rsidR="00844CAE" w:rsidRPr="00844CAE" w:rsidRDefault="00844CAE" w:rsidP="00844CAE">
      <w:pPr>
        <w:pStyle w:val="bridgehand"/>
      </w:pPr>
      <w:r>
        <w:tab/>
      </w:r>
      <w:r>
        <w:tab/>
      </w:r>
      <w:r>
        <w:tab/>
      </w:r>
      <w:r w:rsidRPr="00844CAE">
        <w:t>[</w:t>
      </w:r>
      <w:r>
        <w:tab/>
      </w:r>
      <w:r w:rsidRPr="00844CAE">
        <w:t>9 4</w:t>
      </w:r>
    </w:p>
    <w:p w14:paraId="58D100BB" w14:textId="77777777" w:rsidR="00844CAE" w:rsidRPr="00844CAE" w:rsidRDefault="00844CAE" w:rsidP="00844CAE">
      <w:pPr>
        <w:pStyle w:val="bridgehand"/>
      </w:pPr>
      <w:r>
        <w:tab/>
      </w:r>
      <w:r>
        <w:tab/>
      </w:r>
      <w:r>
        <w:tab/>
      </w:r>
      <w:r w:rsidRPr="00844CAE">
        <w:rPr>
          <w:color w:val="FF0000"/>
        </w:rPr>
        <w:t>]</w:t>
      </w:r>
      <w:r>
        <w:tab/>
      </w:r>
      <w:r w:rsidRPr="00844CAE">
        <w:t>10 7 4 2</w:t>
      </w:r>
    </w:p>
    <w:p w14:paraId="6515FCB1" w14:textId="77777777" w:rsidR="00844CAE" w:rsidRPr="00844CAE" w:rsidRDefault="00844CAE" w:rsidP="00844CAE">
      <w:pPr>
        <w:pStyle w:val="bridgehand"/>
      </w:pPr>
      <w:r>
        <w:tab/>
      </w:r>
      <w:r>
        <w:tab/>
      </w:r>
      <w:r>
        <w:tab/>
      </w:r>
      <w:r w:rsidRPr="00844CAE">
        <w:rPr>
          <w:color w:val="FF0000"/>
        </w:rPr>
        <w:t>{</w:t>
      </w:r>
      <w:r>
        <w:tab/>
      </w:r>
      <w:r w:rsidRPr="00844CAE">
        <w:t>8 6 2</w:t>
      </w:r>
    </w:p>
    <w:p w14:paraId="178C0EAF" w14:textId="77777777" w:rsidR="00844CAE" w:rsidRPr="00844CAE" w:rsidRDefault="00844CAE" w:rsidP="00844CAE">
      <w:pPr>
        <w:pStyle w:val="bridgehand"/>
      </w:pPr>
      <w:r>
        <w:tab/>
      </w:r>
      <w:r>
        <w:tab/>
      </w:r>
      <w:r>
        <w:tab/>
      </w:r>
      <w:r w:rsidRPr="00844CAE">
        <w:t>}</w:t>
      </w:r>
      <w:r>
        <w:tab/>
      </w:r>
      <w:r w:rsidRPr="00844CAE">
        <w:t>K Q 9 7</w:t>
      </w:r>
    </w:p>
    <w:p w14:paraId="731C1721" w14:textId="77777777" w:rsidR="00844CAE" w:rsidRPr="00844CAE" w:rsidRDefault="00844CAE" w:rsidP="00844CAE">
      <w:pPr>
        <w:pStyle w:val="bridgehand"/>
      </w:pPr>
      <w:r>
        <w:tab/>
      </w:r>
      <w:r w:rsidRPr="00844CAE">
        <w:t>[</w:t>
      </w:r>
      <w:r>
        <w:tab/>
      </w:r>
      <w:r w:rsidRPr="00844CAE">
        <w:t>K Q 10 6 2</w:t>
      </w:r>
      <w:r>
        <w:tab/>
      </w:r>
      <w:r>
        <w:tab/>
      </w:r>
      <w:r>
        <w:tab/>
      </w:r>
      <w:r w:rsidRPr="00844CAE">
        <w:t>[</w:t>
      </w:r>
      <w:r>
        <w:tab/>
      </w:r>
      <w:r w:rsidRPr="00844CAE">
        <w:t>3</w:t>
      </w:r>
    </w:p>
    <w:p w14:paraId="17B038BD" w14:textId="77777777" w:rsidR="00844CAE" w:rsidRPr="00844CAE" w:rsidRDefault="00844CAE" w:rsidP="00844CAE">
      <w:pPr>
        <w:pStyle w:val="bridgehand"/>
      </w:pPr>
      <w:r>
        <w:tab/>
      </w:r>
      <w:r w:rsidRPr="00844CAE">
        <w:rPr>
          <w:color w:val="FF0000"/>
        </w:rPr>
        <w:t>]</w:t>
      </w:r>
      <w:r>
        <w:tab/>
      </w:r>
      <w:r w:rsidRPr="00844CAE">
        <w:t>Q 8</w:t>
      </w:r>
      <w:r>
        <w:tab/>
      </w:r>
      <w:r>
        <w:tab/>
      </w:r>
      <w:r>
        <w:tab/>
      </w:r>
      <w:r w:rsidRPr="00844CAE">
        <w:rPr>
          <w:color w:val="FF0000"/>
        </w:rPr>
        <w:t>]</w:t>
      </w:r>
      <w:r>
        <w:tab/>
      </w:r>
      <w:r w:rsidRPr="00844CAE">
        <w:t>K 6 3</w:t>
      </w:r>
    </w:p>
    <w:p w14:paraId="5E7D65ED" w14:textId="77777777" w:rsidR="00844CAE" w:rsidRPr="00844CAE" w:rsidRDefault="00844CAE" w:rsidP="00844CAE">
      <w:pPr>
        <w:pStyle w:val="bridgehand"/>
      </w:pPr>
      <w:r>
        <w:tab/>
      </w:r>
      <w:r w:rsidRPr="00844CAE">
        <w:rPr>
          <w:color w:val="FF0000"/>
        </w:rPr>
        <w:t>{</w:t>
      </w:r>
      <w:r>
        <w:tab/>
      </w:r>
      <w:r w:rsidRPr="00844CAE">
        <w:t>10 9 4</w:t>
      </w:r>
      <w:r>
        <w:tab/>
      </w:r>
      <w:r>
        <w:tab/>
      </w:r>
      <w:r>
        <w:tab/>
      </w:r>
      <w:r w:rsidRPr="00844CAE">
        <w:rPr>
          <w:color w:val="FF0000"/>
        </w:rPr>
        <w:t>{</w:t>
      </w:r>
      <w:r>
        <w:tab/>
      </w:r>
      <w:r w:rsidRPr="00844CAE">
        <w:t>A K Q J 3</w:t>
      </w:r>
    </w:p>
    <w:p w14:paraId="0BBC28F1" w14:textId="77777777" w:rsidR="00844CAE" w:rsidRPr="00844CAE" w:rsidRDefault="00844CAE" w:rsidP="00844CAE">
      <w:pPr>
        <w:pStyle w:val="bridgehand"/>
      </w:pPr>
      <w:r>
        <w:tab/>
      </w:r>
      <w:r w:rsidRPr="00844CAE">
        <w:t>}</w:t>
      </w:r>
      <w:r>
        <w:tab/>
      </w:r>
      <w:r w:rsidRPr="00844CAE">
        <w:t>J 6 3</w:t>
      </w:r>
      <w:r>
        <w:tab/>
      </w:r>
      <w:r>
        <w:tab/>
      </w:r>
      <w:r>
        <w:tab/>
      </w:r>
      <w:r w:rsidRPr="00844CAE">
        <w:t>}</w:t>
      </w:r>
      <w:r>
        <w:tab/>
      </w:r>
      <w:r w:rsidRPr="00844CAE">
        <w:t>10 8 5 4</w:t>
      </w:r>
    </w:p>
    <w:p w14:paraId="4C7B51FC" w14:textId="77777777" w:rsidR="00844CAE" w:rsidRPr="00844CAE" w:rsidRDefault="00844CAE" w:rsidP="00844CAE">
      <w:pPr>
        <w:pStyle w:val="bridgehand"/>
      </w:pPr>
      <w:r>
        <w:tab/>
      </w:r>
      <w:r>
        <w:tab/>
      </w:r>
      <w:r>
        <w:tab/>
      </w:r>
      <w:r w:rsidRPr="00844CAE">
        <w:t>[</w:t>
      </w:r>
      <w:r>
        <w:tab/>
      </w:r>
      <w:r w:rsidRPr="00844CAE">
        <w:t>A J 8 7 5</w:t>
      </w:r>
    </w:p>
    <w:p w14:paraId="3204FF5F" w14:textId="77777777" w:rsidR="00844CAE" w:rsidRPr="00844CAE" w:rsidRDefault="00844CAE" w:rsidP="00844CAE">
      <w:pPr>
        <w:pStyle w:val="bridgehand"/>
      </w:pPr>
      <w:r>
        <w:tab/>
      </w:r>
      <w:r>
        <w:tab/>
      </w:r>
      <w:r>
        <w:tab/>
      </w:r>
      <w:r w:rsidRPr="00844CAE">
        <w:rPr>
          <w:color w:val="FF0000"/>
        </w:rPr>
        <w:t>]</w:t>
      </w:r>
      <w:r>
        <w:tab/>
      </w:r>
      <w:r w:rsidRPr="00844CAE">
        <w:t>A J 9 5</w:t>
      </w:r>
    </w:p>
    <w:p w14:paraId="04C5BCA7" w14:textId="77777777" w:rsidR="00844CAE" w:rsidRPr="00844CAE" w:rsidRDefault="00844CAE" w:rsidP="00844CAE">
      <w:pPr>
        <w:pStyle w:val="bridgehand"/>
      </w:pPr>
      <w:r>
        <w:tab/>
      </w:r>
      <w:r>
        <w:tab/>
      </w:r>
      <w:r>
        <w:tab/>
      </w:r>
      <w:r w:rsidRPr="00844CAE">
        <w:rPr>
          <w:color w:val="FF0000"/>
        </w:rPr>
        <w:t>{</w:t>
      </w:r>
      <w:r>
        <w:tab/>
      </w:r>
      <w:r w:rsidRPr="00844CAE">
        <w:t>7 5</w:t>
      </w:r>
    </w:p>
    <w:p w14:paraId="30E2FDAE" w14:textId="77777777" w:rsidR="00844CAE" w:rsidRPr="00844CAE" w:rsidRDefault="00844CAE" w:rsidP="00844CAE">
      <w:pPr>
        <w:pStyle w:val="bridgehand"/>
      </w:pPr>
      <w:r>
        <w:tab/>
      </w:r>
      <w:r>
        <w:tab/>
      </w:r>
      <w:r>
        <w:tab/>
      </w:r>
      <w:r w:rsidRPr="00844CAE">
        <w:t>}</w:t>
      </w:r>
      <w:r>
        <w:tab/>
      </w:r>
      <w:r w:rsidRPr="00844CAE">
        <w:t>A 2</w:t>
      </w:r>
    </w:p>
    <w:p w14:paraId="0F2AB9BB" w14:textId="77777777" w:rsidR="00844CAE" w:rsidRPr="00844CAE" w:rsidRDefault="00844CAE" w:rsidP="00844CAE">
      <w:r w:rsidRPr="00844CAE">
        <w:t>South opens 1[ and North should scrape up a 1NT response. East can double for take-out and South may rebid 2</w:t>
      </w:r>
      <w:r w:rsidRPr="00844CAE">
        <w:rPr>
          <w:color w:val="FF0000"/>
        </w:rPr>
        <w:t>]</w:t>
      </w:r>
      <w:r w:rsidRPr="00844CAE">
        <w:t xml:space="preserve"> and play there. Despite the bad spade split, 2</w:t>
      </w:r>
      <w:r w:rsidRPr="00844CAE">
        <w:rPr>
          <w:color w:val="FF0000"/>
        </w:rPr>
        <w:t>]</w:t>
      </w:r>
      <w:r w:rsidRPr="00844CAE">
        <w:t xml:space="preserve"> looks as though it should make OK unless declarer is very careless. If East goes on to 3</w:t>
      </w:r>
      <w:r w:rsidRPr="00844CAE">
        <w:rPr>
          <w:color w:val="FF0000"/>
        </w:rPr>
        <w:t>{</w:t>
      </w:r>
      <w:r w:rsidRPr="00844CAE">
        <w:t xml:space="preserve"> there will be eight tricks and -50 should be a fair score for E/W. If South passes over 1NT doubled, West will also pass. This will be great for E/W as the contract will surely go at least one down and maybe two.</w:t>
      </w:r>
    </w:p>
    <w:p w14:paraId="7523F347" w14:textId="77777777" w:rsidR="00844CAE" w:rsidRPr="00844CAE" w:rsidRDefault="00844CAE" w:rsidP="00844CAE">
      <w:pPr>
        <w:pStyle w:val="BoardNumber"/>
      </w:pPr>
      <w:r>
        <w:t>Board</w:t>
      </w:r>
      <w:r w:rsidRPr="00844CAE">
        <w:t xml:space="preserve"> 12. N/S Vul. Dealer West.</w:t>
      </w:r>
    </w:p>
    <w:p w14:paraId="7F38DB68" w14:textId="77777777" w:rsidR="00844CAE" w:rsidRPr="00844CAE" w:rsidRDefault="00844CAE" w:rsidP="00844CAE">
      <w:pPr>
        <w:pStyle w:val="bridgehand"/>
      </w:pPr>
      <w:r>
        <w:tab/>
      </w:r>
      <w:r>
        <w:tab/>
      </w:r>
      <w:r>
        <w:tab/>
      </w:r>
      <w:r w:rsidRPr="00844CAE">
        <w:t>[</w:t>
      </w:r>
      <w:r>
        <w:tab/>
      </w:r>
      <w:r w:rsidRPr="00844CAE">
        <w:t>Q J 10 9</w:t>
      </w:r>
    </w:p>
    <w:p w14:paraId="43462549" w14:textId="77777777" w:rsidR="00844CAE" w:rsidRPr="00844CAE" w:rsidRDefault="00844CAE" w:rsidP="00844CAE">
      <w:pPr>
        <w:pStyle w:val="bridgehand"/>
      </w:pPr>
      <w:r>
        <w:tab/>
      </w:r>
      <w:r>
        <w:tab/>
      </w:r>
      <w:r>
        <w:tab/>
      </w:r>
      <w:r w:rsidRPr="00844CAE">
        <w:rPr>
          <w:color w:val="FF0000"/>
        </w:rPr>
        <w:t>]</w:t>
      </w:r>
      <w:r>
        <w:tab/>
      </w:r>
      <w:r w:rsidRPr="00844CAE">
        <w:t>K J 8 3</w:t>
      </w:r>
    </w:p>
    <w:p w14:paraId="751128C6" w14:textId="77777777" w:rsidR="00844CAE" w:rsidRPr="00844CAE" w:rsidRDefault="00844CAE" w:rsidP="00844CAE">
      <w:pPr>
        <w:pStyle w:val="bridgehand"/>
      </w:pPr>
      <w:r>
        <w:tab/>
      </w:r>
      <w:r>
        <w:tab/>
      </w:r>
      <w:r>
        <w:tab/>
      </w:r>
      <w:r w:rsidRPr="00844CAE">
        <w:rPr>
          <w:color w:val="FF0000"/>
        </w:rPr>
        <w:t>{</w:t>
      </w:r>
      <w:r>
        <w:tab/>
      </w:r>
      <w:r w:rsidRPr="00844CAE">
        <w:t>K J 6 5</w:t>
      </w:r>
    </w:p>
    <w:p w14:paraId="2E562A2B" w14:textId="77777777" w:rsidR="00844CAE" w:rsidRPr="00844CAE" w:rsidRDefault="00844CAE" w:rsidP="00844CAE">
      <w:pPr>
        <w:pStyle w:val="bridgehand"/>
      </w:pPr>
      <w:r>
        <w:tab/>
      </w:r>
      <w:r>
        <w:tab/>
      </w:r>
      <w:r>
        <w:tab/>
      </w:r>
      <w:r w:rsidRPr="00844CAE">
        <w:t>}</w:t>
      </w:r>
      <w:r>
        <w:tab/>
      </w:r>
      <w:r w:rsidRPr="00844CAE">
        <w:t>2</w:t>
      </w:r>
    </w:p>
    <w:p w14:paraId="3A9C7F60" w14:textId="77777777" w:rsidR="00844CAE" w:rsidRPr="00844CAE" w:rsidRDefault="00844CAE" w:rsidP="00844CAE">
      <w:pPr>
        <w:pStyle w:val="bridgehand"/>
      </w:pPr>
      <w:r>
        <w:tab/>
      </w:r>
      <w:r w:rsidRPr="00844CAE">
        <w:t>[</w:t>
      </w:r>
      <w:r>
        <w:tab/>
      </w:r>
      <w:r w:rsidRPr="00844CAE">
        <w:t>K 8 5 3 2</w:t>
      </w:r>
      <w:r>
        <w:tab/>
      </w:r>
      <w:r>
        <w:tab/>
      </w:r>
      <w:r>
        <w:tab/>
      </w:r>
      <w:r w:rsidRPr="00844CAE">
        <w:t>[</w:t>
      </w:r>
      <w:r>
        <w:tab/>
      </w:r>
      <w:r w:rsidRPr="00844CAE">
        <w:t>7</w:t>
      </w:r>
    </w:p>
    <w:p w14:paraId="20CF51DB" w14:textId="77777777" w:rsidR="00844CAE" w:rsidRPr="00844CAE" w:rsidRDefault="00844CAE" w:rsidP="00844CAE">
      <w:pPr>
        <w:pStyle w:val="bridgehand"/>
      </w:pPr>
      <w:r>
        <w:tab/>
      </w:r>
      <w:r w:rsidRPr="00844CAE">
        <w:rPr>
          <w:color w:val="FF0000"/>
        </w:rPr>
        <w:t>]</w:t>
      </w:r>
      <w:r>
        <w:tab/>
      </w:r>
      <w:r w:rsidRPr="00844CAE">
        <w:t>A 10 7 2</w:t>
      </w:r>
      <w:r>
        <w:tab/>
      </w:r>
      <w:r>
        <w:tab/>
      </w:r>
      <w:r>
        <w:tab/>
      </w:r>
      <w:r w:rsidRPr="00844CAE">
        <w:rPr>
          <w:color w:val="FF0000"/>
        </w:rPr>
        <w:t>]</w:t>
      </w:r>
      <w:r>
        <w:tab/>
      </w:r>
      <w:r w:rsidRPr="00844CAE">
        <w:t>Q 5</w:t>
      </w:r>
    </w:p>
    <w:p w14:paraId="4C83F914" w14:textId="77777777" w:rsidR="00844CAE" w:rsidRPr="00844CAE" w:rsidRDefault="00844CAE" w:rsidP="00844CAE">
      <w:pPr>
        <w:pStyle w:val="bridgehand"/>
      </w:pPr>
      <w:r>
        <w:tab/>
      </w:r>
      <w:r w:rsidRPr="00844CAE">
        <w:rPr>
          <w:color w:val="FF0000"/>
        </w:rPr>
        <w:t>{</w:t>
      </w:r>
      <w:r>
        <w:tab/>
      </w:r>
      <w:r w:rsidRPr="00844CAE">
        <w:t>A Q 8</w:t>
      </w:r>
      <w:r>
        <w:tab/>
      </w:r>
      <w:r>
        <w:tab/>
      </w:r>
      <w:r>
        <w:tab/>
      </w:r>
      <w:r w:rsidRPr="00844CAE">
        <w:rPr>
          <w:color w:val="FF0000"/>
        </w:rPr>
        <w:t>{</w:t>
      </w:r>
      <w:r>
        <w:tab/>
      </w:r>
      <w:r w:rsidRPr="00844CAE">
        <w:t>9 4 3 2</w:t>
      </w:r>
    </w:p>
    <w:p w14:paraId="7DF748C8" w14:textId="77777777" w:rsidR="00844CAE" w:rsidRPr="00844CAE" w:rsidRDefault="00844CAE" w:rsidP="00844CAE">
      <w:pPr>
        <w:pStyle w:val="bridgehand"/>
      </w:pPr>
      <w:r>
        <w:tab/>
      </w:r>
      <w:r w:rsidRPr="00844CAE">
        <w:t>}</w:t>
      </w:r>
      <w:r>
        <w:tab/>
      </w:r>
      <w:r w:rsidRPr="00844CAE">
        <w:t>4</w:t>
      </w:r>
      <w:r>
        <w:tab/>
      </w:r>
      <w:r>
        <w:tab/>
      </w:r>
      <w:r>
        <w:tab/>
      </w:r>
      <w:r w:rsidRPr="00844CAE">
        <w:t>}</w:t>
      </w:r>
      <w:r>
        <w:tab/>
      </w:r>
      <w:r w:rsidRPr="00844CAE">
        <w:t>K 10 9 8 7 3</w:t>
      </w:r>
    </w:p>
    <w:p w14:paraId="12B01CAA" w14:textId="77777777" w:rsidR="00844CAE" w:rsidRPr="00844CAE" w:rsidRDefault="00844CAE" w:rsidP="00844CAE">
      <w:pPr>
        <w:pStyle w:val="bridgehand"/>
      </w:pPr>
      <w:r>
        <w:tab/>
      </w:r>
      <w:r>
        <w:tab/>
      </w:r>
      <w:r>
        <w:tab/>
      </w:r>
      <w:r w:rsidRPr="00844CAE">
        <w:t>[</w:t>
      </w:r>
      <w:r>
        <w:tab/>
      </w:r>
      <w:r w:rsidRPr="00844CAE">
        <w:t>A 6 4</w:t>
      </w:r>
    </w:p>
    <w:p w14:paraId="094870EA" w14:textId="77777777" w:rsidR="00844CAE" w:rsidRPr="00844CAE" w:rsidRDefault="00844CAE" w:rsidP="00844CAE">
      <w:pPr>
        <w:pStyle w:val="bridgehand"/>
      </w:pPr>
      <w:r>
        <w:tab/>
      </w:r>
      <w:r>
        <w:tab/>
      </w:r>
      <w:r>
        <w:tab/>
      </w:r>
      <w:r w:rsidRPr="00844CAE">
        <w:rPr>
          <w:color w:val="FF0000"/>
        </w:rPr>
        <w:t>]</w:t>
      </w:r>
      <w:r>
        <w:tab/>
      </w:r>
      <w:r w:rsidRPr="00844CAE">
        <w:t>9 6 4</w:t>
      </w:r>
    </w:p>
    <w:p w14:paraId="3B207B9A" w14:textId="77777777" w:rsidR="00844CAE" w:rsidRPr="00844CAE" w:rsidRDefault="00844CAE" w:rsidP="00844CAE">
      <w:pPr>
        <w:pStyle w:val="bridgehand"/>
      </w:pPr>
      <w:r>
        <w:tab/>
      </w:r>
      <w:r>
        <w:tab/>
      </w:r>
      <w:r>
        <w:tab/>
      </w:r>
      <w:r w:rsidRPr="00844CAE">
        <w:rPr>
          <w:color w:val="FF0000"/>
        </w:rPr>
        <w:t>{</w:t>
      </w:r>
      <w:r>
        <w:tab/>
      </w:r>
      <w:r w:rsidRPr="00844CAE">
        <w:t>10 7</w:t>
      </w:r>
    </w:p>
    <w:p w14:paraId="68329E6E" w14:textId="77777777" w:rsidR="00844CAE" w:rsidRPr="00844CAE" w:rsidRDefault="00844CAE" w:rsidP="00844CAE">
      <w:pPr>
        <w:pStyle w:val="bridgehand"/>
      </w:pPr>
      <w:r>
        <w:tab/>
      </w:r>
      <w:r>
        <w:tab/>
      </w:r>
      <w:r>
        <w:tab/>
      </w:r>
      <w:r w:rsidRPr="00844CAE">
        <w:t>}</w:t>
      </w:r>
      <w:r>
        <w:tab/>
      </w:r>
      <w:r w:rsidRPr="00844CAE">
        <w:t>A Q J 6 5</w:t>
      </w:r>
    </w:p>
    <w:p w14:paraId="78F4D9D8" w14:textId="77777777" w:rsidR="00844CAE" w:rsidRPr="00844CAE" w:rsidRDefault="00844CAE" w:rsidP="00844CAE">
      <w:r w:rsidRPr="00844CAE">
        <w:t>It is normal for East to respond 1NT to the 1[ opening, but when West rebids 2</w:t>
      </w:r>
      <w:r w:rsidRPr="00844CAE">
        <w:rPr>
          <w:color w:val="FF0000"/>
        </w:rPr>
        <w:t>]</w:t>
      </w:r>
      <w:r w:rsidRPr="00844CAE">
        <w:t xml:space="preserve"> he will have an impossible choice. 3} may be the best call in theory but it will attract a sharp double and be very expensive. 2</w:t>
      </w:r>
      <w:r w:rsidRPr="00844CAE">
        <w:rPr>
          <w:color w:val="FF0000"/>
        </w:rPr>
        <w:t>]</w:t>
      </w:r>
      <w:r w:rsidRPr="00844CAE">
        <w:t>/[ will also fail badly but the penalty will be nothing like as bad as there will be no double. If East passes over 1[, that will work well this time as South protects with 1NT and plays in 2NT after North uses Stayman. That is a close contract but will usually succeed.</w:t>
      </w:r>
    </w:p>
    <w:p w14:paraId="64562548" w14:textId="77777777" w:rsidR="00844CAE" w:rsidRPr="00844CAE" w:rsidRDefault="00844CAE" w:rsidP="00844CAE">
      <w:pPr>
        <w:pStyle w:val="BoardNumber"/>
      </w:pPr>
      <w:r>
        <w:br w:type="column"/>
      </w:r>
      <w:r>
        <w:t>Board</w:t>
      </w:r>
      <w:r w:rsidRPr="00844CAE">
        <w:t xml:space="preserve"> 13. Game All. Dealer North.</w:t>
      </w:r>
    </w:p>
    <w:p w14:paraId="57E13810" w14:textId="77777777" w:rsidR="00844CAE" w:rsidRPr="00844CAE" w:rsidRDefault="00844CAE" w:rsidP="00844CAE">
      <w:pPr>
        <w:pStyle w:val="bridgehand"/>
      </w:pPr>
      <w:r>
        <w:tab/>
      </w:r>
      <w:r>
        <w:tab/>
      </w:r>
      <w:r>
        <w:tab/>
      </w:r>
      <w:r w:rsidRPr="00844CAE">
        <w:t>[</w:t>
      </w:r>
      <w:r>
        <w:tab/>
      </w:r>
      <w:r w:rsidRPr="00844CAE">
        <w:t>10 4 2</w:t>
      </w:r>
    </w:p>
    <w:p w14:paraId="76308FC8" w14:textId="77777777" w:rsidR="00844CAE" w:rsidRPr="00844CAE" w:rsidRDefault="00844CAE" w:rsidP="00844CAE">
      <w:pPr>
        <w:pStyle w:val="bridgehand"/>
      </w:pPr>
      <w:r>
        <w:tab/>
      </w:r>
      <w:r>
        <w:tab/>
      </w:r>
      <w:r>
        <w:tab/>
      </w:r>
      <w:r w:rsidRPr="00844CAE">
        <w:rPr>
          <w:color w:val="FF0000"/>
        </w:rPr>
        <w:t>]</w:t>
      </w:r>
      <w:r>
        <w:tab/>
      </w:r>
      <w:r w:rsidRPr="00844CAE">
        <w:t>A K J 6 2</w:t>
      </w:r>
    </w:p>
    <w:p w14:paraId="4008E0EB" w14:textId="77777777" w:rsidR="00844CAE" w:rsidRPr="00844CAE" w:rsidRDefault="00844CAE" w:rsidP="00844CAE">
      <w:pPr>
        <w:pStyle w:val="bridgehand"/>
      </w:pPr>
      <w:r>
        <w:tab/>
      </w:r>
      <w:r>
        <w:tab/>
      </w:r>
      <w:r>
        <w:tab/>
      </w:r>
      <w:r w:rsidRPr="00844CAE">
        <w:rPr>
          <w:color w:val="FF0000"/>
        </w:rPr>
        <w:t>{</w:t>
      </w:r>
      <w:r>
        <w:tab/>
      </w:r>
      <w:r w:rsidRPr="00844CAE">
        <w:t>Q 10 3</w:t>
      </w:r>
    </w:p>
    <w:p w14:paraId="2FA97B8D" w14:textId="77777777" w:rsidR="00844CAE" w:rsidRPr="00844CAE" w:rsidRDefault="00844CAE" w:rsidP="00844CAE">
      <w:pPr>
        <w:pStyle w:val="bridgehand"/>
      </w:pPr>
      <w:r>
        <w:tab/>
      </w:r>
      <w:r>
        <w:tab/>
      </w:r>
      <w:r>
        <w:tab/>
      </w:r>
      <w:r w:rsidRPr="00844CAE">
        <w:t>}</w:t>
      </w:r>
      <w:r>
        <w:tab/>
      </w:r>
      <w:r w:rsidRPr="00844CAE">
        <w:t>J 9</w:t>
      </w:r>
    </w:p>
    <w:p w14:paraId="13F5A472" w14:textId="77777777" w:rsidR="00844CAE" w:rsidRPr="00844CAE" w:rsidRDefault="00844CAE" w:rsidP="00844CAE">
      <w:pPr>
        <w:pStyle w:val="bridgehand"/>
      </w:pPr>
      <w:r>
        <w:tab/>
      </w:r>
      <w:r w:rsidRPr="00844CAE">
        <w:t>[</w:t>
      </w:r>
      <w:r>
        <w:tab/>
      </w:r>
      <w:r w:rsidRPr="00844CAE">
        <w:t>J 7 6 5</w:t>
      </w:r>
      <w:r>
        <w:tab/>
      </w:r>
      <w:r>
        <w:tab/>
      </w:r>
      <w:r>
        <w:tab/>
      </w:r>
      <w:r w:rsidRPr="00844CAE">
        <w:t>[</w:t>
      </w:r>
      <w:r>
        <w:tab/>
      </w:r>
      <w:r w:rsidRPr="00844CAE">
        <w:t>A 8 3</w:t>
      </w:r>
    </w:p>
    <w:p w14:paraId="51B2632F" w14:textId="77777777" w:rsidR="00844CAE" w:rsidRPr="00844CAE" w:rsidRDefault="00844CAE" w:rsidP="00844CAE">
      <w:pPr>
        <w:pStyle w:val="bridgehand"/>
      </w:pPr>
      <w:r>
        <w:tab/>
      </w:r>
      <w:r w:rsidRPr="00844CAE">
        <w:rPr>
          <w:color w:val="FF0000"/>
        </w:rPr>
        <w:t>]</w:t>
      </w:r>
      <w:r>
        <w:tab/>
      </w:r>
      <w:r w:rsidRPr="00844CAE">
        <w:t>—</w:t>
      </w:r>
      <w:r>
        <w:tab/>
      </w:r>
      <w:r>
        <w:tab/>
      </w:r>
      <w:r w:rsidR="00B91563">
        <w:tab/>
      </w:r>
      <w:r w:rsidRPr="00844CAE">
        <w:rPr>
          <w:color w:val="FF0000"/>
        </w:rPr>
        <w:t>]</w:t>
      </w:r>
      <w:r>
        <w:tab/>
      </w:r>
      <w:r w:rsidRPr="00844CAE">
        <w:t>10 9 4</w:t>
      </w:r>
    </w:p>
    <w:p w14:paraId="4393DDA3" w14:textId="77777777" w:rsidR="00844CAE" w:rsidRPr="00844CAE" w:rsidRDefault="00844CAE" w:rsidP="00844CAE">
      <w:pPr>
        <w:pStyle w:val="bridgehand"/>
      </w:pPr>
      <w:r>
        <w:tab/>
      </w:r>
      <w:r w:rsidRPr="00844CAE">
        <w:rPr>
          <w:color w:val="FF0000"/>
        </w:rPr>
        <w:t>{</w:t>
      </w:r>
      <w:r>
        <w:tab/>
      </w:r>
      <w:r w:rsidRPr="00844CAE">
        <w:t>A K 9 8 6</w:t>
      </w:r>
      <w:r>
        <w:tab/>
      </w:r>
      <w:r>
        <w:tab/>
      </w:r>
      <w:r>
        <w:tab/>
      </w:r>
      <w:r w:rsidRPr="00844CAE">
        <w:rPr>
          <w:color w:val="FF0000"/>
        </w:rPr>
        <w:t>{</w:t>
      </w:r>
      <w:r>
        <w:tab/>
      </w:r>
      <w:r w:rsidRPr="00844CAE">
        <w:t>J 7 5</w:t>
      </w:r>
    </w:p>
    <w:p w14:paraId="1AAA8EB5" w14:textId="77777777" w:rsidR="00844CAE" w:rsidRPr="00844CAE" w:rsidRDefault="00844CAE" w:rsidP="00844CAE">
      <w:pPr>
        <w:pStyle w:val="bridgehand"/>
      </w:pPr>
      <w:r>
        <w:tab/>
      </w:r>
      <w:r w:rsidRPr="00844CAE">
        <w:t>}</w:t>
      </w:r>
      <w:r>
        <w:tab/>
      </w:r>
      <w:r w:rsidRPr="00844CAE">
        <w:t>K Q 10 7</w:t>
      </w:r>
      <w:r>
        <w:tab/>
      </w:r>
      <w:r>
        <w:tab/>
      </w:r>
      <w:r>
        <w:tab/>
      </w:r>
      <w:r w:rsidRPr="00844CAE">
        <w:t>}</w:t>
      </w:r>
      <w:r>
        <w:tab/>
      </w:r>
      <w:r w:rsidRPr="00844CAE">
        <w:t>A 8 3 2</w:t>
      </w:r>
    </w:p>
    <w:p w14:paraId="1C317D17" w14:textId="77777777" w:rsidR="00844CAE" w:rsidRPr="00844CAE" w:rsidRDefault="00844CAE" w:rsidP="00844CAE">
      <w:pPr>
        <w:pStyle w:val="bridgehand"/>
      </w:pPr>
      <w:r>
        <w:tab/>
      </w:r>
      <w:r>
        <w:tab/>
      </w:r>
      <w:r>
        <w:tab/>
      </w:r>
      <w:r w:rsidRPr="00844CAE">
        <w:t>[</w:t>
      </w:r>
      <w:r>
        <w:tab/>
      </w:r>
      <w:r w:rsidRPr="00844CAE">
        <w:t>K Q 9</w:t>
      </w:r>
    </w:p>
    <w:p w14:paraId="31988BD6" w14:textId="77777777" w:rsidR="00844CAE" w:rsidRPr="00844CAE" w:rsidRDefault="00844CAE" w:rsidP="00844CAE">
      <w:pPr>
        <w:pStyle w:val="bridgehand"/>
      </w:pPr>
      <w:r>
        <w:tab/>
      </w:r>
      <w:r>
        <w:tab/>
      </w:r>
      <w:r>
        <w:tab/>
      </w:r>
      <w:r w:rsidRPr="00844CAE">
        <w:rPr>
          <w:color w:val="FF0000"/>
        </w:rPr>
        <w:t>]</w:t>
      </w:r>
      <w:r>
        <w:tab/>
      </w:r>
      <w:r w:rsidRPr="00844CAE">
        <w:t>Q 8 7 5 3</w:t>
      </w:r>
    </w:p>
    <w:p w14:paraId="44395839" w14:textId="77777777" w:rsidR="00844CAE" w:rsidRPr="00844CAE" w:rsidRDefault="00844CAE" w:rsidP="00844CAE">
      <w:pPr>
        <w:pStyle w:val="bridgehand"/>
      </w:pPr>
      <w:r>
        <w:tab/>
      </w:r>
      <w:r>
        <w:tab/>
      </w:r>
      <w:r>
        <w:tab/>
      </w:r>
      <w:r w:rsidRPr="00844CAE">
        <w:rPr>
          <w:color w:val="FF0000"/>
        </w:rPr>
        <w:t>{</w:t>
      </w:r>
      <w:r>
        <w:tab/>
      </w:r>
      <w:r w:rsidRPr="00844CAE">
        <w:t>4 2</w:t>
      </w:r>
    </w:p>
    <w:p w14:paraId="66FA677C" w14:textId="77777777" w:rsidR="00844CAE" w:rsidRPr="00844CAE" w:rsidRDefault="00844CAE" w:rsidP="00844CAE">
      <w:pPr>
        <w:pStyle w:val="bridgehand"/>
      </w:pPr>
      <w:r>
        <w:tab/>
      </w:r>
      <w:r>
        <w:tab/>
      </w:r>
      <w:r>
        <w:tab/>
      </w:r>
      <w:r w:rsidRPr="00844CAE">
        <w:t>}</w:t>
      </w:r>
      <w:r>
        <w:tab/>
      </w:r>
      <w:r w:rsidRPr="00844CAE">
        <w:t>6 5 4</w:t>
      </w:r>
    </w:p>
    <w:p w14:paraId="2F60E5A7" w14:textId="77777777" w:rsidR="00844CAE" w:rsidRPr="00844CAE" w:rsidRDefault="00844CAE" w:rsidP="00844CAE">
      <w:r w:rsidRPr="00844CAE">
        <w:t>North has a borderline opening bid at this vulnerability – I would not, for example, open 1</w:t>
      </w:r>
      <w:r w:rsidRPr="00844CAE">
        <w:rPr>
          <w:color w:val="FF0000"/>
        </w:rPr>
        <w:t>]</w:t>
      </w:r>
      <w:r w:rsidRPr="00844CAE">
        <w:t xml:space="preserve"> if playing a forcing no trump response as the rebid is ugly. Most will open 1</w:t>
      </w:r>
      <w:r w:rsidRPr="00844CAE">
        <w:rPr>
          <w:color w:val="FF0000"/>
        </w:rPr>
        <w:t>]</w:t>
      </w:r>
      <w:r w:rsidRPr="00844CAE">
        <w:t xml:space="preserve"> and South raise to 2</w:t>
      </w:r>
      <w:r w:rsidRPr="00844CAE">
        <w:rPr>
          <w:color w:val="FF0000"/>
        </w:rPr>
        <w:t>]</w:t>
      </w:r>
      <w:r w:rsidRPr="00844CAE">
        <w:t xml:space="preserve"> or, if playing that way, 3</w:t>
      </w:r>
      <w:r w:rsidRPr="00844CAE">
        <w:rPr>
          <w:color w:val="FF0000"/>
        </w:rPr>
        <w:t>]</w:t>
      </w:r>
      <w:r w:rsidRPr="00844CAE">
        <w:t xml:space="preserve"> pre-emptive. West doubles either way and East will presumably show his clubs. N/S make eight tricks in hearts but E/W ten tricks in clubs or diamonds – maybe even eleven in clubs if the defence is inaccurate. -100 in 3</w:t>
      </w:r>
      <w:r w:rsidRPr="00844CAE">
        <w:rPr>
          <w:color w:val="FF0000"/>
        </w:rPr>
        <w:t>]</w:t>
      </w:r>
      <w:r w:rsidRPr="00844CAE">
        <w:t xml:space="preserve"> will therefore score OK for N/S</w:t>
      </w:r>
    </w:p>
    <w:p w14:paraId="3356F6D5" w14:textId="77777777" w:rsidR="00844CAE" w:rsidRPr="00844CAE" w:rsidRDefault="00844CAE" w:rsidP="00844CAE">
      <w:pPr>
        <w:pStyle w:val="BoardNumber"/>
      </w:pPr>
      <w:r>
        <w:t>Board</w:t>
      </w:r>
      <w:r w:rsidRPr="00844CAE">
        <w:t xml:space="preserve"> 14. Love All. Dealer East.</w:t>
      </w:r>
    </w:p>
    <w:p w14:paraId="2A4827F1" w14:textId="77777777" w:rsidR="00844CAE" w:rsidRPr="00844CAE" w:rsidRDefault="00844CAE" w:rsidP="00844CAE">
      <w:pPr>
        <w:pStyle w:val="bridgehand"/>
      </w:pPr>
      <w:r>
        <w:tab/>
      </w:r>
      <w:r>
        <w:tab/>
      </w:r>
      <w:r>
        <w:tab/>
      </w:r>
      <w:r w:rsidRPr="00844CAE">
        <w:t>[</w:t>
      </w:r>
      <w:r>
        <w:tab/>
      </w:r>
      <w:r w:rsidRPr="00844CAE">
        <w:t>K J 8 5</w:t>
      </w:r>
    </w:p>
    <w:p w14:paraId="2D3104DF" w14:textId="77777777" w:rsidR="00844CAE" w:rsidRPr="00844CAE" w:rsidRDefault="00844CAE" w:rsidP="00844CAE">
      <w:pPr>
        <w:pStyle w:val="bridgehand"/>
      </w:pPr>
      <w:r>
        <w:tab/>
      </w:r>
      <w:r>
        <w:tab/>
      </w:r>
      <w:r>
        <w:tab/>
      </w:r>
      <w:r w:rsidRPr="00844CAE">
        <w:rPr>
          <w:color w:val="FF0000"/>
        </w:rPr>
        <w:t>]</w:t>
      </w:r>
      <w:r>
        <w:tab/>
      </w:r>
      <w:r w:rsidRPr="00844CAE">
        <w:t>A 8 4 3 2</w:t>
      </w:r>
    </w:p>
    <w:p w14:paraId="4C949AF4" w14:textId="77777777" w:rsidR="00844CAE" w:rsidRPr="00844CAE" w:rsidRDefault="00844CAE" w:rsidP="00844CAE">
      <w:pPr>
        <w:pStyle w:val="bridgehand"/>
      </w:pPr>
      <w:r>
        <w:tab/>
      </w:r>
      <w:r>
        <w:tab/>
      </w:r>
      <w:r>
        <w:tab/>
      </w:r>
      <w:r w:rsidRPr="00844CAE">
        <w:rPr>
          <w:color w:val="FF0000"/>
        </w:rPr>
        <w:t>{</w:t>
      </w:r>
      <w:r>
        <w:tab/>
      </w:r>
      <w:r w:rsidRPr="00844CAE">
        <w:t>K 2</w:t>
      </w:r>
    </w:p>
    <w:p w14:paraId="7C096877" w14:textId="77777777" w:rsidR="00844CAE" w:rsidRPr="00844CAE" w:rsidRDefault="00844CAE" w:rsidP="00844CAE">
      <w:pPr>
        <w:pStyle w:val="bridgehand"/>
      </w:pPr>
      <w:r>
        <w:tab/>
      </w:r>
      <w:r>
        <w:tab/>
      </w:r>
      <w:r>
        <w:tab/>
      </w:r>
      <w:r w:rsidRPr="00844CAE">
        <w:t>}</w:t>
      </w:r>
      <w:r>
        <w:tab/>
      </w:r>
      <w:r w:rsidRPr="00844CAE">
        <w:t>8 7</w:t>
      </w:r>
    </w:p>
    <w:p w14:paraId="0FF997AB" w14:textId="77777777" w:rsidR="00844CAE" w:rsidRPr="00844CAE" w:rsidRDefault="00844CAE" w:rsidP="00844CAE">
      <w:pPr>
        <w:pStyle w:val="bridgehand"/>
      </w:pPr>
      <w:r>
        <w:tab/>
      </w:r>
      <w:r w:rsidRPr="00844CAE">
        <w:t>[</w:t>
      </w:r>
      <w:r>
        <w:tab/>
      </w:r>
      <w:r w:rsidRPr="00844CAE">
        <w:t>9</w:t>
      </w:r>
      <w:r>
        <w:tab/>
      </w:r>
      <w:r>
        <w:tab/>
      </w:r>
      <w:r>
        <w:tab/>
      </w:r>
      <w:r w:rsidRPr="00844CAE">
        <w:t>[</w:t>
      </w:r>
      <w:r>
        <w:tab/>
      </w:r>
      <w:r w:rsidRPr="00844CAE">
        <w:t>A Q 10 4 2</w:t>
      </w:r>
    </w:p>
    <w:p w14:paraId="753C271A" w14:textId="77777777" w:rsidR="00844CAE" w:rsidRPr="00844CAE" w:rsidRDefault="00844CAE" w:rsidP="00844CAE">
      <w:pPr>
        <w:pStyle w:val="bridgehand"/>
      </w:pPr>
      <w:r>
        <w:tab/>
      </w:r>
      <w:r w:rsidRPr="00844CAE">
        <w:rPr>
          <w:color w:val="FF0000"/>
        </w:rPr>
        <w:t>]</w:t>
      </w:r>
      <w:r>
        <w:tab/>
      </w:r>
      <w:r w:rsidRPr="00844CAE">
        <w:t>K Q J 9</w:t>
      </w:r>
      <w:r>
        <w:tab/>
      </w:r>
      <w:r>
        <w:tab/>
      </w:r>
      <w:r>
        <w:tab/>
      </w:r>
      <w:r w:rsidRPr="00844CAE">
        <w:rPr>
          <w:color w:val="FF0000"/>
        </w:rPr>
        <w:t>]</w:t>
      </w:r>
      <w:r>
        <w:tab/>
      </w:r>
      <w:r w:rsidRPr="00844CAE">
        <w:t>10 7</w:t>
      </w:r>
    </w:p>
    <w:p w14:paraId="1FB50230" w14:textId="77777777" w:rsidR="00844CAE" w:rsidRPr="00844CAE" w:rsidRDefault="00844CAE" w:rsidP="00844CAE">
      <w:pPr>
        <w:pStyle w:val="bridgehand"/>
      </w:pPr>
      <w:r>
        <w:tab/>
      </w:r>
      <w:r w:rsidRPr="00844CAE">
        <w:rPr>
          <w:color w:val="FF0000"/>
        </w:rPr>
        <w:t>{</w:t>
      </w:r>
      <w:r>
        <w:tab/>
      </w:r>
      <w:r w:rsidRPr="00844CAE">
        <w:t>J 10 9 8 4 3</w:t>
      </w:r>
      <w:r>
        <w:tab/>
      </w:r>
      <w:r>
        <w:tab/>
      </w:r>
      <w:r>
        <w:tab/>
      </w:r>
      <w:r w:rsidRPr="00844CAE">
        <w:rPr>
          <w:color w:val="FF0000"/>
        </w:rPr>
        <w:t>{</w:t>
      </w:r>
      <w:r>
        <w:tab/>
      </w:r>
      <w:r w:rsidRPr="00844CAE">
        <w:t>A 5</w:t>
      </w:r>
    </w:p>
    <w:p w14:paraId="7E21BB15" w14:textId="77777777" w:rsidR="00844CAE" w:rsidRPr="00844CAE" w:rsidRDefault="00844CAE" w:rsidP="00844CAE">
      <w:pPr>
        <w:pStyle w:val="bridgehand"/>
      </w:pPr>
      <w:r>
        <w:tab/>
      </w:r>
      <w:r w:rsidRPr="00844CAE">
        <w:t>}</w:t>
      </w:r>
      <w:r>
        <w:tab/>
      </w:r>
      <w:r w:rsidRPr="00844CAE">
        <w:t>9 5</w:t>
      </w:r>
      <w:r>
        <w:tab/>
      </w:r>
      <w:r>
        <w:tab/>
      </w:r>
      <w:r>
        <w:tab/>
      </w:r>
      <w:r w:rsidRPr="00844CAE">
        <w:t>}</w:t>
      </w:r>
      <w:r>
        <w:tab/>
      </w:r>
      <w:r w:rsidRPr="00844CAE">
        <w:t>K Q 10 3</w:t>
      </w:r>
    </w:p>
    <w:p w14:paraId="6F13180D" w14:textId="77777777" w:rsidR="00844CAE" w:rsidRPr="00844CAE" w:rsidRDefault="00844CAE" w:rsidP="00844CAE">
      <w:pPr>
        <w:pStyle w:val="bridgehand"/>
      </w:pPr>
      <w:r>
        <w:tab/>
      </w:r>
      <w:r>
        <w:tab/>
      </w:r>
      <w:r>
        <w:tab/>
      </w:r>
      <w:r w:rsidRPr="00844CAE">
        <w:t>[</w:t>
      </w:r>
      <w:r>
        <w:tab/>
      </w:r>
      <w:r w:rsidRPr="00844CAE">
        <w:t>7 6 3</w:t>
      </w:r>
    </w:p>
    <w:p w14:paraId="4A8E9BA4" w14:textId="77777777" w:rsidR="00844CAE" w:rsidRPr="00844CAE" w:rsidRDefault="00844CAE" w:rsidP="00844CAE">
      <w:pPr>
        <w:pStyle w:val="bridgehand"/>
      </w:pPr>
      <w:r>
        <w:tab/>
      </w:r>
      <w:r>
        <w:tab/>
      </w:r>
      <w:r>
        <w:tab/>
      </w:r>
      <w:r w:rsidRPr="00844CAE">
        <w:rPr>
          <w:color w:val="FF0000"/>
        </w:rPr>
        <w:t>]</w:t>
      </w:r>
      <w:r>
        <w:tab/>
      </w:r>
      <w:r w:rsidRPr="00844CAE">
        <w:t>6 5</w:t>
      </w:r>
    </w:p>
    <w:p w14:paraId="5BF5B23A" w14:textId="77777777" w:rsidR="00844CAE" w:rsidRPr="00844CAE" w:rsidRDefault="00844CAE" w:rsidP="00844CAE">
      <w:pPr>
        <w:pStyle w:val="bridgehand"/>
      </w:pPr>
      <w:r>
        <w:tab/>
      </w:r>
      <w:r>
        <w:tab/>
      </w:r>
      <w:r>
        <w:tab/>
      </w:r>
      <w:r w:rsidRPr="00844CAE">
        <w:rPr>
          <w:color w:val="FF0000"/>
        </w:rPr>
        <w:t>{</w:t>
      </w:r>
      <w:r>
        <w:tab/>
      </w:r>
      <w:r w:rsidRPr="00844CAE">
        <w:t>Q 7 6</w:t>
      </w:r>
    </w:p>
    <w:p w14:paraId="7BC33821" w14:textId="77777777" w:rsidR="00844CAE" w:rsidRPr="00844CAE" w:rsidRDefault="00844CAE" w:rsidP="00844CAE">
      <w:pPr>
        <w:pStyle w:val="bridgehand"/>
      </w:pPr>
      <w:r>
        <w:tab/>
      </w:r>
      <w:r>
        <w:tab/>
      </w:r>
      <w:r>
        <w:tab/>
      </w:r>
      <w:r w:rsidRPr="00844CAE">
        <w:t>}</w:t>
      </w:r>
      <w:r>
        <w:tab/>
      </w:r>
      <w:r w:rsidRPr="00844CAE">
        <w:t>A J 6 4 2</w:t>
      </w:r>
    </w:p>
    <w:p w14:paraId="0B4D3AC2" w14:textId="77777777" w:rsidR="00844CAE" w:rsidRPr="00844CAE" w:rsidRDefault="00844CAE" w:rsidP="00844CAE">
      <w:r w:rsidRPr="00844CAE">
        <w:t xml:space="preserve">West should respond 1NT to the 1[ opening and some </w:t>
      </w:r>
      <w:proofErr w:type="spellStart"/>
      <w:r w:rsidRPr="00844CAE">
        <w:t>Norts</w:t>
      </w:r>
      <w:proofErr w:type="spellEnd"/>
      <w:r w:rsidRPr="00844CAE">
        <w:t xml:space="preserve"> will overcall 2</w:t>
      </w:r>
      <w:r w:rsidRPr="00844CAE">
        <w:rPr>
          <w:color w:val="FF0000"/>
        </w:rPr>
        <w:t>]</w:t>
      </w:r>
      <w:r w:rsidRPr="00844CAE">
        <w:t xml:space="preserve">. If West can double for penalties or East for take-out, converted by West, this will be a bloody affair. The </w:t>
      </w:r>
      <w:proofErr w:type="spellStart"/>
      <w:r w:rsidRPr="00844CAE">
        <w:t>vulnerabilty</w:t>
      </w:r>
      <w:proofErr w:type="spellEnd"/>
      <w:r w:rsidRPr="00844CAE">
        <w:t xml:space="preserve"> suggests competing, but the hearts are weak and the spades badly placed. If North passes, East rebids 2} and West converts to 2</w:t>
      </w:r>
      <w:r w:rsidRPr="00844CAE">
        <w:rPr>
          <w:color w:val="FF0000"/>
        </w:rPr>
        <w:t>{</w:t>
      </w:r>
      <w:r w:rsidRPr="00844CAE">
        <w:t>, where he plays. This will often score +130, but the defence can establish a club over-ruff, or maybe a heart ruff, to hold it to nine tricks.</w:t>
      </w:r>
    </w:p>
    <w:p w14:paraId="2CD3E631" w14:textId="77777777" w:rsidR="00844CAE" w:rsidRPr="00844CAE" w:rsidRDefault="00844CAE" w:rsidP="00844CAE">
      <w:pPr>
        <w:pStyle w:val="BoardNumber"/>
      </w:pPr>
      <w:r>
        <w:br w:type="column"/>
      </w:r>
      <w:r>
        <w:lastRenderedPageBreak/>
        <w:t>Board</w:t>
      </w:r>
      <w:r w:rsidRPr="00844CAE">
        <w:t xml:space="preserve"> 15. N/S Vul. Dealer South.</w:t>
      </w:r>
    </w:p>
    <w:p w14:paraId="5832A4BD" w14:textId="77777777" w:rsidR="00844CAE" w:rsidRPr="00844CAE" w:rsidRDefault="00844CAE" w:rsidP="00844CAE">
      <w:pPr>
        <w:pStyle w:val="bridgehand"/>
      </w:pPr>
      <w:r>
        <w:tab/>
      </w:r>
      <w:r>
        <w:tab/>
      </w:r>
      <w:r>
        <w:tab/>
      </w:r>
      <w:r w:rsidRPr="00844CAE">
        <w:t>[</w:t>
      </w:r>
      <w:r>
        <w:tab/>
      </w:r>
      <w:r w:rsidRPr="00844CAE">
        <w:t>Q 10 9 5</w:t>
      </w:r>
    </w:p>
    <w:p w14:paraId="29E6D6AE" w14:textId="77777777" w:rsidR="00844CAE" w:rsidRPr="00844CAE" w:rsidRDefault="00844CAE" w:rsidP="00844CAE">
      <w:pPr>
        <w:pStyle w:val="bridgehand"/>
      </w:pPr>
      <w:r>
        <w:tab/>
      </w:r>
      <w:r>
        <w:tab/>
      </w:r>
      <w:r>
        <w:tab/>
      </w:r>
      <w:r w:rsidRPr="00844CAE">
        <w:rPr>
          <w:color w:val="FF0000"/>
        </w:rPr>
        <w:t>]</w:t>
      </w:r>
      <w:r>
        <w:tab/>
      </w:r>
      <w:r w:rsidRPr="00844CAE">
        <w:t>Q J 6 5 2</w:t>
      </w:r>
    </w:p>
    <w:p w14:paraId="17C699E5" w14:textId="77777777" w:rsidR="00844CAE" w:rsidRPr="00844CAE" w:rsidRDefault="00844CAE" w:rsidP="00844CAE">
      <w:pPr>
        <w:pStyle w:val="bridgehand"/>
      </w:pPr>
      <w:r>
        <w:tab/>
      </w:r>
      <w:r>
        <w:tab/>
      </w:r>
      <w:r>
        <w:tab/>
      </w:r>
      <w:r w:rsidRPr="00844CAE">
        <w:rPr>
          <w:color w:val="FF0000"/>
        </w:rPr>
        <w:t>{</w:t>
      </w:r>
      <w:r>
        <w:tab/>
      </w:r>
      <w:r w:rsidRPr="00844CAE">
        <w:t>—</w:t>
      </w:r>
    </w:p>
    <w:p w14:paraId="390AA103" w14:textId="77777777" w:rsidR="00844CAE" w:rsidRPr="00844CAE" w:rsidRDefault="00844CAE" w:rsidP="00844CAE">
      <w:pPr>
        <w:pStyle w:val="bridgehand"/>
      </w:pPr>
      <w:r>
        <w:tab/>
      </w:r>
      <w:r>
        <w:tab/>
      </w:r>
      <w:r>
        <w:tab/>
      </w:r>
      <w:r w:rsidRPr="00844CAE">
        <w:t>}</w:t>
      </w:r>
      <w:r>
        <w:tab/>
      </w:r>
      <w:r w:rsidRPr="00844CAE">
        <w:t>7 6 4 3</w:t>
      </w:r>
    </w:p>
    <w:p w14:paraId="67CFBA1E" w14:textId="77777777" w:rsidR="00844CAE" w:rsidRPr="00844CAE" w:rsidRDefault="00844CAE" w:rsidP="00844CAE">
      <w:pPr>
        <w:pStyle w:val="bridgehand"/>
      </w:pPr>
      <w:r>
        <w:tab/>
      </w:r>
      <w:r w:rsidRPr="00844CAE">
        <w:t>[</w:t>
      </w:r>
      <w:r>
        <w:tab/>
      </w:r>
      <w:r w:rsidRPr="00844CAE">
        <w:t>8 6 4 3 2</w:t>
      </w:r>
      <w:r>
        <w:tab/>
      </w:r>
      <w:r>
        <w:tab/>
      </w:r>
      <w:r>
        <w:tab/>
      </w:r>
      <w:r w:rsidRPr="00844CAE">
        <w:t>[</w:t>
      </w:r>
      <w:r>
        <w:tab/>
      </w:r>
      <w:r w:rsidRPr="00844CAE">
        <w:t>A K J 7</w:t>
      </w:r>
    </w:p>
    <w:p w14:paraId="2723FC6C" w14:textId="77777777" w:rsidR="00844CAE" w:rsidRPr="00844CAE" w:rsidRDefault="00844CAE" w:rsidP="00844CAE">
      <w:pPr>
        <w:pStyle w:val="bridgehand"/>
      </w:pPr>
      <w:r>
        <w:tab/>
      </w:r>
      <w:r w:rsidRPr="00844CAE">
        <w:rPr>
          <w:color w:val="FF0000"/>
        </w:rPr>
        <w:t>]</w:t>
      </w:r>
      <w:r>
        <w:tab/>
      </w:r>
      <w:r w:rsidRPr="00844CAE">
        <w:t>A 8 4</w:t>
      </w:r>
      <w:r>
        <w:tab/>
      </w:r>
      <w:r>
        <w:tab/>
      </w:r>
      <w:r>
        <w:tab/>
      </w:r>
      <w:r w:rsidRPr="00844CAE">
        <w:rPr>
          <w:color w:val="FF0000"/>
        </w:rPr>
        <w:t>]</w:t>
      </w:r>
      <w:r>
        <w:tab/>
      </w:r>
      <w:r w:rsidRPr="00844CAE">
        <w:t>7 3</w:t>
      </w:r>
    </w:p>
    <w:p w14:paraId="2A9787D0" w14:textId="77777777" w:rsidR="00844CAE" w:rsidRPr="00844CAE" w:rsidRDefault="00844CAE" w:rsidP="00844CAE">
      <w:pPr>
        <w:pStyle w:val="bridgehand"/>
      </w:pPr>
      <w:r>
        <w:tab/>
      </w:r>
      <w:r w:rsidRPr="00844CAE">
        <w:rPr>
          <w:color w:val="FF0000"/>
        </w:rPr>
        <w:t>{</w:t>
      </w:r>
      <w:r>
        <w:tab/>
      </w:r>
      <w:r w:rsidRPr="00844CAE">
        <w:t>Q 10 3</w:t>
      </w:r>
      <w:r>
        <w:tab/>
      </w:r>
      <w:r>
        <w:tab/>
      </w:r>
      <w:r>
        <w:tab/>
      </w:r>
      <w:r w:rsidRPr="00844CAE">
        <w:rPr>
          <w:color w:val="FF0000"/>
        </w:rPr>
        <w:t>{</w:t>
      </w:r>
      <w:r>
        <w:tab/>
      </w:r>
      <w:r w:rsidRPr="00844CAE">
        <w:t>J 8 5 4</w:t>
      </w:r>
    </w:p>
    <w:p w14:paraId="12420278" w14:textId="77777777" w:rsidR="00844CAE" w:rsidRPr="00844CAE" w:rsidRDefault="00844CAE" w:rsidP="00844CAE">
      <w:pPr>
        <w:pStyle w:val="bridgehand"/>
      </w:pPr>
      <w:r>
        <w:tab/>
      </w:r>
      <w:r w:rsidRPr="00844CAE">
        <w:t>}</w:t>
      </w:r>
      <w:r>
        <w:tab/>
      </w:r>
      <w:r w:rsidRPr="00844CAE">
        <w:t>J 5</w:t>
      </w:r>
      <w:r>
        <w:tab/>
      </w:r>
      <w:r>
        <w:tab/>
      </w:r>
      <w:r>
        <w:tab/>
      </w:r>
      <w:r w:rsidRPr="00844CAE">
        <w:t>}</w:t>
      </w:r>
      <w:r>
        <w:tab/>
      </w:r>
      <w:r w:rsidRPr="00844CAE">
        <w:t>A Q 8</w:t>
      </w:r>
    </w:p>
    <w:p w14:paraId="09656926" w14:textId="77777777" w:rsidR="00844CAE" w:rsidRPr="00844CAE" w:rsidRDefault="00844CAE" w:rsidP="00844CAE">
      <w:pPr>
        <w:pStyle w:val="bridgehand"/>
      </w:pPr>
      <w:r>
        <w:tab/>
      </w:r>
      <w:r>
        <w:tab/>
      </w:r>
      <w:r>
        <w:tab/>
      </w:r>
      <w:r w:rsidRPr="00844CAE">
        <w:t>[</w:t>
      </w:r>
      <w:r>
        <w:tab/>
      </w:r>
      <w:r w:rsidRPr="00844CAE">
        <w:t>—</w:t>
      </w:r>
    </w:p>
    <w:p w14:paraId="127F8916" w14:textId="77777777" w:rsidR="00844CAE" w:rsidRPr="00844CAE" w:rsidRDefault="00844CAE" w:rsidP="00844CAE">
      <w:pPr>
        <w:pStyle w:val="bridgehand"/>
      </w:pPr>
      <w:r>
        <w:tab/>
      </w:r>
      <w:r>
        <w:tab/>
      </w:r>
      <w:r>
        <w:tab/>
      </w:r>
      <w:r w:rsidRPr="00844CAE">
        <w:rPr>
          <w:color w:val="FF0000"/>
        </w:rPr>
        <w:t>]</w:t>
      </w:r>
      <w:r>
        <w:tab/>
      </w:r>
      <w:r w:rsidRPr="00844CAE">
        <w:t>K 10 9</w:t>
      </w:r>
    </w:p>
    <w:p w14:paraId="41BABFE6" w14:textId="77777777" w:rsidR="00844CAE" w:rsidRPr="00844CAE" w:rsidRDefault="00844CAE" w:rsidP="00844CAE">
      <w:pPr>
        <w:pStyle w:val="bridgehand"/>
      </w:pPr>
      <w:r>
        <w:tab/>
      </w:r>
      <w:r>
        <w:tab/>
      </w:r>
      <w:r>
        <w:tab/>
      </w:r>
      <w:r w:rsidRPr="00844CAE">
        <w:rPr>
          <w:color w:val="FF0000"/>
        </w:rPr>
        <w:t>{</w:t>
      </w:r>
      <w:r>
        <w:tab/>
      </w:r>
      <w:r w:rsidRPr="00844CAE">
        <w:t>A K 9 7 6 2</w:t>
      </w:r>
    </w:p>
    <w:p w14:paraId="3460A928" w14:textId="77777777" w:rsidR="00844CAE" w:rsidRPr="00844CAE" w:rsidRDefault="00844CAE" w:rsidP="00844CAE">
      <w:pPr>
        <w:pStyle w:val="bridgehand"/>
      </w:pPr>
      <w:r>
        <w:tab/>
      </w:r>
      <w:r>
        <w:tab/>
      </w:r>
      <w:r>
        <w:tab/>
      </w:r>
      <w:r w:rsidRPr="00844CAE">
        <w:t>}</w:t>
      </w:r>
      <w:r>
        <w:tab/>
      </w:r>
      <w:r w:rsidRPr="00844CAE">
        <w:t>K 10 9 2</w:t>
      </w:r>
    </w:p>
    <w:p w14:paraId="7B462BC2" w14:textId="77777777" w:rsidR="00844CAE" w:rsidRPr="00844CAE" w:rsidRDefault="00844CAE" w:rsidP="00844CAE">
      <w:r w:rsidRPr="00844CAE">
        <w:t>N/S belong in hearts, where they make about nine tricks, losing a heart, two clubs and a spade. Meanwhile, E/W will lose a trump trick in one way or another in a spade contract and come to eight tricks, making 3[ down one a good save. If East is declarer on three rounds of diamonds and a club switch, he must put up the ace to avoid a second diamond ruff or will make only seven tricks.</w:t>
      </w:r>
    </w:p>
    <w:p w14:paraId="4E09B593" w14:textId="77777777" w:rsidR="00844CAE" w:rsidRPr="00844CAE" w:rsidRDefault="00844CAE" w:rsidP="00844CAE">
      <w:pPr>
        <w:pStyle w:val="BoardNumber"/>
      </w:pPr>
      <w:r>
        <w:t>Board</w:t>
      </w:r>
      <w:r w:rsidRPr="00844CAE">
        <w:t xml:space="preserve"> 16. E/W Vul. Dealer West.</w:t>
      </w:r>
    </w:p>
    <w:p w14:paraId="6587AB3B" w14:textId="77777777" w:rsidR="00844CAE" w:rsidRPr="00844CAE" w:rsidRDefault="00844CAE" w:rsidP="00844CAE">
      <w:pPr>
        <w:pStyle w:val="bridgehand"/>
      </w:pPr>
      <w:r>
        <w:tab/>
      </w:r>
      <w:r>
        <w:tab/>
      </w:r>
      <w:r>
        <w:tab/>
      </w:r>
      <w:r w:rsidRPr="00844CAE">
        <w:t>[</w:t>
      </w:r>
      <w:r>
        <w:tab/>
      </w:r>
      <w:r w:rsidRPr="00844CAE">
        <w:t>A 6 5 4</w:t>
      </w:r>
    </w:p>
    <w:p w14:paraId="20C0E6AE" w14:textId="77777777" w:rsidR="00844CAE" w:rsidRPr="00844CAE" w:rsidRDefault="00844CAE" w:rsidP="00844CAE">
      <w:pPr>
        <w:pStyle w:val="bridgehand"/>
      </w:pPr>
      <w:r>
        <w:tab/>
      </w:r>
      <w:r>
        <w:tab/>
      </w:r>
      <w:r>
        <w:tab/>
      </w:r>
      <w:r w:rsidRPr="00844CAE">
        <w:rPr>
          <w:color w:val="FF0000"/>
        </w:rPr>
        <w:t>]</w:t>
      </w:r>
      <w:r>
        <w:tab/>
      </w:r>
      <w:r w:rsidRPr="00844CAE">
        <w:t>7 3</w:t>
      </w:r>
    </w:p>
    <w:p w14:paraId="235E586F" w14:textId="77777777" w:rsidR="00844CAE" w:rsidRPr="00844CAE" w:rsidRDefault="00844CAE" w:rsidP="00844CAE">
      <w:pPr>
        <w:pStyle w:val="bridgehand"/>
      </w:pPr>
      <w:r>
        <w:tab/>
      </w:r>
      <w:r>
        <w:tab/>
      </w:r>
      <w:r>
        <w:tab/>
      </w:r>
      <w:r w:rsidRPr="00844CAE">
        <w:rPr>
          <w:color w:val="FF0000"/>
        </w:rPr>
        <w:t>{</w:t>
      </w:r>
      <w:r>
        <w:tab/>
      </w:r>
      <w:r w:rsidRPr="00844CAE">
        <w:t>K 5 4 3</w:t>
      </w:r>
    </w:p>
    <w:p w14:paraId="75736F24" w14:textId="77777777" w:rsidR="00844CAE" w:rsidRPr="00844CAE" w:rsidRDefault="00844CAE" w:rsidP="00844CAE">
      <w:pPr>
        <w:pStyle w:val="bridgehand"/>
      </w:pPr>
      <w:r>
        <w:tab/>
      </w:r>
      <w:r>
        <w:tab/>
      </w:r>
      <w:r>
        <w:tab/>
      </w:r>
      <w:r w:rsidRPr="00844CAE">
        <w:t>}</w:t>
      </w:r>
      <w:r>
        <w:tab/>
      </w:r>
      <w:r w:rsidRPr="00844CAE">
        <w:t>J 4 2</w:t>
      </w:r>
    </w:p>
    <w:p w14:paraId="687BA998" w14:textId="77777777" w:rsidR="00844CAE" w:rsidRPr="00844CAE" w:rsidRDefault="00844CAE" w:rsidP="00844CAE">
      <w:pPr>
        <w:pStyle w:val="bridgehand"/>
      </w:pPr>
      <w:r>
        <w:tab/>
      </w:r>
      <w:r w:rsidRPr="00844CAE">
        <w:t>[</w:t>
      </w:r>
      <w:r>
        <w:tab/>
      </w:r>
      <w:r w:rsidRPr="00844CAE">
        <w:t>10</w:t>
      </w:r>
      <w:r>
        <w:tab/>
      </w:r>
      <w:r>
        <w:tab/>
      </w:r>
      <w:r>
        <w:tab/>
      </w:r>
      <w:r w:rsidRPr="00844CAE">
        <w:t>[</w:t>
      </w:r>
      <w:r>
        <w:tab/>
      </w:r>
      <w:r w:rsidRPr="00844CAE">
        <w:t>K Q 9 8 3 2</w:t>
      </w:r>
    </w:p>
    <w:p w14:paraId="6B260D40" w14:textId="77777777" w:rsidR="00844CAE" w:rsidRPr="00844CAE" w:rsidRDefault="00844CAE" w:rsidP="00844CAE">
      <w:pPr>
        <w:pStyle w:val="bridgehand"/>
      </w:pPr>
      <w:r>
        <w:tab/>
      </w:r>
      <w:r w:rsidRPr="00844CAE">
        <w:rPr>
          <w:color w:val="FF0000"/>
        </w:rPr>
        <w:t>]</w:t>
      </w:r>
      <w:r>
        <w:tab/>
      </w:r>
      <w:r w:rsidRPr="00844CAE">
        <w:t>K J 9 8 6 4 2</w:t>
      </w:r>
      <w:r>
        <w:tab/>
      </w:r>
      <w:r>
        <w:tab/>
      </w:r>
      <w:r>
        <w:tab/>
      </w:r>
      <w:r w:rsidRPr="00844CAE">
        <w:rPr>
          <w:color w:val="FF0000"/>
        </w:rPr>
        <w:t>]</w:t>
      </w:r>
      <w:r>
        <w:tab/>
      </w:r>
      <w:r w:rsidRPr="00844CAE">
        <w:t>Q</w:t>
      </w:r>
    </w:p>
    <w:p w14:paraId="2DD732B5" w14:textId="77777777" w:rsidR="00844CAE" w:rsidRPr="00844CAE" w:rsidRDefault="00844CAE" w:rsidP="00844CAE">
      <w:pPr>
        <w:pStyle w:val="bridgehand"/>
      </w:pPr>
      <w:r>
        <w:tab/>
      </w:r>
      <w:r w:rsidRPr="00844CAE">
        <w:rPr>
          <w:color w:val="FF0000"/>
        </w:rPr>
        <w:t>{</w:t>
      </w:r>
      <w:r>
        <w:tab/>
      </w:r>
      <w:r w:rsidRPr="00844CAE">
        <w:t>6 2</w:t>
      </w:r>
      <w:r>
        <w:tab/>
      </w:r>
      <w:r>
        <w:tab/>
      </w:r>
      <w:r>
        <w:tab/>
      </w:r>
      <w:r w:rsidRPr="00844CAE">
        <w:rPr>
          <w:color w:val="FF0000"/>
        </w:rPr>
        <w:t>{</w:t>
      </w:r>
      <w:r>
        <w:tab/>
      </w:r>
      <w:r w:rsidRPr="00844CAE">
        <w:t>Q J 10 8</w:t>
      </w:r>
    </w:p>
    <w:p w14:paraId="33C1174E" w14:textId="77777777" w:rsidR="00844CAE" w:rsidRPr="00844CAE" w:rsidRDefault="00844CAE" w:rsidP="00844CAE">
      <w:pPr>
        <w:pStyle w:val="bridgehand"/>
      </w:pPr>
      <w:r>
        <w:tab/>
      </w:r>
      <w:r w:rsidRPr="00844CAE">
        <w:t>}</w:t>
      </w:r>
      <w:r>
        <w:tab/>
      </w:r>
      <w:r w:rsidRPr="00844CAE">
        <w:t>K 10 8</w:t>
      </w:r>
      <w:r>
        <w:tab/>
      </w:r>
      <w:r>
        <w:tab/>
      </w:r>
      <w:r>
        <w:tab/>
      </w:r>
      <w:r w:rsidRPr="00844CAE">
        <w:t>}</w:t>
      </w:r>
      <w:r>
        <w:tab/>
      </w:r>
      <w:r w:rsidRPr="00844CAE">
        <w:t>Q 5</w:t>
      </w:r>
    </w:p>
    <w:p w14:paraId="11A7E51A" w14:textId="77777777" w:rsidR="00844CAE" w:rsidRPr="00844CAE" w:rsidRDefault="00844CAE" w:rsidP="00844CAE">
      <w:pPr>
        <w:pStyle w:val="bridgehand"/>
      </w:pPr>
      <w:r>
        <w:tab/>
      </w:r>
      <w:r>
        <w:tab/>
      </w:r>
      <w:r>
        <w:tab/>
      </w:r>
      <w:r w:rsidRPr="00844CAE">
        <w:t>[</w:t>
      </w:r>
      <w:r>
        <w:tab/>
      </w:r>
      <w:r w:rsidRPr="00844CAE">
        <w:t>J 7</w:t>
      </w:r>
    </w:p>
    <w:p w14:paraId="710CE125" w14:textId="77777777" w:rsidR="00844CAE" w:rsidRPr="00844CAE" w:rsidRDefault="00844CAE" w:rsidP="00844CAE">
      <w:pPr>
        <w:pStyle w:val="bridgehand"/>
      </w:pPr>
      <w:r>
        <w:tab/>
      </w:r>
      <w:r>
        <w:tab/>
      </w:r>
      <w:r>
        <w:tab/>
      </w:r>
      <w:r w:rsidRPr="00844CAE">
        <w:rPr>
          <w:color w:val="FF0000"/>
        </w:rPr>
        <w:t>]</w:t>
      </w:r>
      <w:r>
        <w:tab/>
      </w:r>
      <w:r w:rsidRPr="00844CAE">
        <w:t>A 10 5</w:t>
      </w:r>
    </w:p>
    <w:p w14:paraId="16264C51" w14:textId="77777777" w:rsidR="00844CAE" w:rsidRPr="00844CAE" w:rsidRDefault="00844CAE" w:rsidP="00844CAE">
      <w:pPr>
        <w:pStyle w:val="bridgehand"/>
      </w:pPr>
      <w:r>
        <w:tab/>
      </w:r>
      <w:r>
        <w:tab/>
      </w:r>
      <w:r>
        <w:tab/>
      </w:r>
      <w:r w:rsidRPr="00844CAE">
        <w:rPr>
          <w:color w:val="FF0000"/>
        </w:rPr>
        <w:t>{</w:t>
      </w:r>
      <w:r>
        <w:tab/>
      </w:r>
      <w:r w:rsidRPr="00844CAE">
        <w:t>A 9 7</w:t>
      </w:r>
    </w:p>
    <w:p w14:paraId="564A8D46" w14:textId="77777777" w:rsidR="00844CAE" w:rsidRPr="00844CAE" w:rsidRDefault="00844CAE" w:rsidP="00844CAE">
      <w:pPr>
        <w:pStyle w:val="bridgehand"/>
      </w:pPr>
      <w:r>
        <w:tab/>
      </w:r>
      <w:r>
        <w:tab/>
      </w:r>
      <w:r>
        <w:tab/>
      </w:r>
      <w:r w:rsidRPr="00844CAE">
        <w:t>}</w:t>
      </w:r>
      <w:r>
        <w:tab/>
      </w:r>
      <w:r w:rsidRPr="00844CAE">
        <w:t>A 9 7 6 3</w:t>
      </w:r>
    </w:p>
    <w:p w14:paraId="051AAC12" w14:textId="77777777" w:rsidR="00844CAE" w:rsidRPr="00844CAE" w:rsidRDefault="00844CAE" w:rsidP="00844CAE">
      <w:r w:rsidRPr="00844CAE">
        <w:t>Some will open 3</w:t>
      </w:r>
      <w:r w:rsidRPr="00844CAE">
        <w:rPr>
          <w:color w:val="FF0000"/>
        </w:rPr>
        <w:t>]</w:t>
      </w:r>
      <w:r w:rsidRPr="00844CAE">
        <w:t xml:space="preserve"> despite the vulnerability and broken suit, while the more classical bidders will open 2</w:t>
      </w:r>
      <w:r w:rsidRPr="00844CAE">
        <w:rPr>
          <w:color w:val="FF0000"/>
        </w:rPr>
        <w:t>]</w:t>
      </w:r>
      <w:r w:rsidRPr="00844CAE">
        <w:t xml:space="preserve"> (weak) or pass if not playing weak twos. Any heart pre-empt may end the auction and seven tricks should be made on careful defence, though eight will sometimes be allowed. Where West passes, East can open 1[ or a weak 2[ and may play 2[. Playing both spades and diamonds from the top will lead to a fortunate +110, while getting to dummy with the }K and running the [10 will be less successful, though entirely reasonable.</w:t>
      </w:r>
    </w:p>
    <w:p w14:paraId="6B47E8C2" w14:textId="77777777" w:rsidR="00844CAE" w:rsidRPr="00844CAE" w:rsidRDefault="00844CAE" w:rsidP="00844CAE">
      <w:pPr>
        <w:pStyle w:val="BoardNumber"/>
      </w:pPr>
      <w:r>
        <w:br w:type="column"/>
      </w:r>
      <w:r>
        <w:t>Board</w:t>
      </w:r>
      <w:r w:rsidRPr="00844CAE">
        <w:t xml:space="preserve"> 17. Love All. Dealer North.</w:t>
      </w:r>
    </w:p>
    <w:p w14:paraId="40B9397C" w14:textId="77777777" w:rsidR="00844CAE" w:rsidRPr="00844CAE" w:rsidRDefault="00844CAE" w:rsidP="00844CAE">
      <w:pPr>
        <w:pStyle w:val="bridgehand"/>
      </w:pPr>
      <w:r>
        <w:tab/>
      </w:r>
      <w:r>
        <w:tab/>
      </w:r>
      <w:r>
        <w:tab/>
      </w:r>
      <w:r w:rsidRPr="00844CAE">
        <w:t>[</w:t>
      </w:r>
      <w:r>
        <w:tab/>
      </w:r>
      <w:r w:rsidRPr="00844CAE">
        <w:t>K 5 4</w:t>
      </w:r>
    </w:p>
    <w:p w14:paraId="1CDF302D" w14:textId="77777777" w:rsidR="00844CAE" w:rsidRPr="00844CAE" w:rsidRDefault="00844CAE" w:rsidP="00844CAE">
      <w:pPr>
        <w:pStyle w:val="bridgehand"/>
      </w:pPr>
      <w:r>
        <w:tab/>
      </w:r>
      <w:r>
        <w:tab/>
      </w:r>
      <w:r>
        <w:tab/>
      </w:r>
      <w:r w:rsidRPr="00844CAE">
        <w:rPr>
          <w:color w:val="FF0000"/>
        </w:rPr>
        <w:t>]</w:t>
      </w:r>
      <w:r>
        <w:tab/>
      </w:r>
      <w:r w:rsidRPr="00844CAE">
        <w:t>K 9 5</w:t>
      </w:r>
    </w:p>
    <w:p w14:paraId="3947F7EE" w14:textId="77777777" w:rsidR="00844CAE" w:rsidRPr="00844CAE" w:rsidRDefault="00844CAE" w:rsidP="00844CAE">
      <w:pPr>
        <w:pStyle w:val="bridgehand"/>
      </w:pPr>
      <w:r>
        <w:tab/>
      </w:r>
      <w:r>
        <w:tab/>
      </w:r>
      <w:r>
        <w:tab/>
      </w:r>
      <w:r w:rsidRPr="00844CAE">
        <w:rPr>
          <w:color w:val="FF0000"/>
        </w:rPr>
        <w:t>{</w:t>
      </w:r>
      <w:r>
        <w:tab/>
      </w:r>
      <w:r w:rsidRPr="00844CAE">
        <w:t>A 8 3</w:t>
      </w:r>
    </w:p>
    <w:p w14:paraId="18FF272D" w14:textId="77777777" w:rsidR="00844CAE" w:rsidRPr="00844CAE" w:rsidRDefault="00844CAE" w:rsidP="00844CAE">
      <w:pPr>
        <w:pStyle w:val="bridgehand"/>
      </w:pPr>
      <w:r>
        <w:tab/>
      </w:r>
      <w:r>
        <w:tab/>
      </w:r>
      <w:r>
        <w:tab/>
      </w:r>
      <w:r w:rsidRPr="00844CAE">
        <w:t>}</w:t>
      </w:r>
      <w:r>
        <w:tab/>
      </w:r>
      <w:r w:rsidRPr="00844CAE">
        <w:t>A 9 8 7</w:t>
      </w:r>
    </w:p>
    <w:p w14:paraId="0F8EA84A" w14:textId="77777777" w:rsidR="00844CAE" w:rsidRPr="00844CAE" w:rsidRDefault="00844CAE" w:rsidP="00844CAE">
      <w:pPr>
        <w:pStyle w:val="bridgehand"/>
      </w:pPr>
      <w:r>
        <w:tab/>
      </w:r>
      <w:r w:rsidRPr="00844CAE">
        <w:t>[</w:t>
      </w:r>
      <w:r>
        <w:tab/>
      </w:r>
      <w:r w:rsidRPr="00844CAE">
        <w:t>3 2</w:t>
      </w:r>
      <w:r>
        <w:tab/>
      </w:r>
      <w:r>
        <w:tab/>
      </w:r>
      <w:r>
        <w:tab/>
      </w:r>
      <w:r w:rsidRPr="00844CAE">
        <w:t>[</w:t>
      </w:r>
      <w:r>
        <w:tab/>
      </w:r>
      <w:r w:rsidRPr="00844CAE">
        <w:t>J 9 8 6</w:t>
      </w:r>
    </w:p>
    <w:p w14:paraId="6EDAE889" w14:textId="77777777" w:rsidR="00844CAE" w:rsidRPr="00844CAE" w:rsidRDefault="00844CAE" w:rsidP="00844CAE">
      <w:pPr>
        <w:pStyle w:val="bridgehand"/>
      </w:pPr>
      <w:r>
        <w:tab/>
      </w:r>
      <w:r w:rsidRPr="00844CAE">
        <w:rPr>
          <w:color w:val="FF0000"/>
        </w:rPr>
        <w:t>]</w:t>
      </w:r>
      <w:r>
        <w:tab/>
      </w:r>
      <w:r w:rsidRPr="00844CAE">
        <w:t>A Q 7</w:t>
      </w:r>
      <w:r>
        <w:tab/>
      </w:r>
      <w:r>
        <w:tab/>
      </w:r>
      <w:r>
        <w:tab/>
      </w:r>
      <w:r w:rsidRPr="00844CAE">
        <w:rPr>
          <w:color w:val="FF0000"/>
        </w:rPr>
        <w:t>]</w:t>
      </w:r>
      <w:r>
        <w:tab/>
      </w:r>
      <w:r w:rsidRPr="00844CAE">
        <w:t>10 8 6 4 3 2</w:t>
      </w:r>
    </w:p>
    <w:p w14:paraId="5F17BED0" w14:textId="77777777" w:rsidR="00844CAE" w:rsidRPr="00844CAE" w:rsidRDefault="00844CAE" w:rsidP="00844CAE">
      <w:pPr>
        <w:pStyle w:val="bridgehand"/>
      </w:pPr>
      <w:r>
        <w:tab/>
      </w:r>
      <w:r w:rsidRPr="00844CAE">
        <w:rPr>
          <w:color w:val="FF0000"/>
        </w:rPr>
        <w:t>{</w:t>
      </w:r>
      <w:r>
        <w:tab/>
      </w:r>
      <w:r w:rsidRPr="00844CAE">
        <w:t>10 9 7 4</w:t>
      </w:r>
      <w:r>
        <w:tab/>
      </w:r>
      <w:r>
        <w:tab/>
      </w:r>
      <w:r>
        <w:tab/>
      </w:r>
      <w:r w:rsidRPr="00844CAE">
        <w:rPr>
          <w:color w:val="FF0000"/>
        </w:rPr>
        <w:t>{</w:t>
      </w:r>
      <w:r>
        <w:tab/>
      </w:r>
      <w:r w:rsidRPr="00844CAE">
        <w:t>K 5 2</w:t>
      </w:r>
    </w:p>
    <w:p w14:paraId="2D0012E5" w14:textId="77777777" w:rsidR="00844CAE" w:rsidRPr="00844CAE" w:rsidRDefault="00844CAE" w:rsidP="00844CAE">
      <w:pPr>
        <w:pStyle w:val="bridgehand"/>
      </w:pPr>
      <w:r>
        <w:tab/>
      </w:r>
      <w:r w:rsidRPr="00844CAE">
        <w:t>}</w:t>
      </w:r>
      <w:r>
        <w:tab/>
      </w:r>
      <w:r w:rsidRPr="00844CAE">
        <w:t>Q J 4 3</w:t>
      </w:r>
      <w:r>
        <w:tab/>
      </w:r>
      <w:r>
        <w:tab/>
      </w:r>
      <w:r>
        <w:tab/>
      </w:r>
      <w:r w:rsidRPr="00844CAE">
        <w:t>}</w:t>
      </w:r>
      <w:r>
        <w:tab/>
      </w:r>
      <w:r w:rsidRPr="00844CAE">
        <w:t>—</w:t>
      </w:r>
    </w:p>
    <w:p w14:paraId="76E1B327" w14:textId="77777777" w:rsidR="00844CAE" w:rsidRPr="00844CAE" w:rsidRDefault="00844CAE" w:rsidP="00844CAE">
      <w:pPr>
        <w:pStyle w:val="bridgehand"/>
      </w:pPr>
      <w:r>
        <w:tab/>
      </w:r>
      <w:r>
        <w:tab/>
      </w:r>
      <w:r>
        <w:tab/>
      </w:r>
      <w:r w:rsidRPr="00844CAE">
        <w:t>[</w:t>
      </w:r>
      <w:r>
        <w:tab/>
      </w:r>
      <w:r w:rsidRPr="00844CAE">
        <w:t>A Q 10 7</w:t>
      </w:r>
    </w:p>
    <w:p w14:paraId="4BA2E8D0" w14:textId="77777777" w:rsidR="00844CAE" w:rsidRPr="00844CAE" w:rsidRDefault="00844CAE" w:rsidP="00844CAE">
      <w:pPr>
        <w:pStyle w:val="bridgehand"/>
      </w:pPr>
      <w:r>
        <w:tab/>
      </w:r>
      <w:r>
        <w:tab/>
      </w:r>
      <w:r>
        <w:tab/>
      </w:r>
      <w:r w:rsidRPr="00844CAE">
        <w:rPr>
          <w:color w:val="FF0000"/>
        </w:rPr>
        <w:t>]</w:t>
      </w:r>
      <w:r>
        <w:tab/>
      </w:r>
      <w:r w:rsidRPr="00844CAE">
        <w:t>J</w:t>
      </w:r>
    </w:p>
    <w:p w14:paraId="43CA40F7" w14:textId="77777777" w:rsidR="00844CAE" w:rsidRPr="00844CAE" w:rsidRDefault="00844CAE" w:rsidP="00844CAE">
      <w:pPr>
        <w:pStyle w:val="bridgehand"/>
      </w:pPr>
      <w:r>
        <w:tab/>
      </w:r>
      <w:r>
        <w:tab/>
      </w:r>
      <w:r>
        <w:tab/>
      </w:r>
      <w:r w:rsidRPr="00844CAE">
        <w:rPr>
          <w:color w:val="FF0000"/>
        </w:rPr>
        <w:t>{</w:t>
      </w:r>
      <w:r>
        <w:tab/>
      </w:r>
      <w:r w:rsidRPr="00844CAE">
        <w:t>Q J 6</w:t>
      </w:r>
    </w:p>
    <w:p w14:paraId="412B0F8F" w14:textId="77777777" w:rsidR="00844CAE" w:rsidRPr="00844CAE" w:rsidRDefault="00844CAE" w:rsidP="00844CAE">
      <w:pPr>
        <w:pStyle w:val="bridgehand"/>
      </w:pPr>
      <w:r>
        <w:tab/>
      </w:r>
      <w:r>
        <w:tab/>
      </w:r>
      <w:r>
        <w:tab/>
      </w:r>
      <w:r w:rsidRPr="00844CAE">
        <w:t>}</w:t>
      </w:r>
      <w:r>
        <w:tab/>
      </w:r>
      <w:r w:rsidRPr="00844CAE">
        <w:t>K 10 6 5 2</w:t>
      </w:r>
    </w:p>
    <w:p w14:paraId="2C00B3E5" w14:textId="77777777" w:rsidR="00844CAE" w:rsidRPr="00844CAE" w:rsidRDefault="00844CAE" w:rsidP="00844CAE">
      <w:r w:rsidRPr="00844CAE">
        <w:t xml:space="preserve">North has a weak no trump and South will use Stayman then bid 3NT. Where North opens 1} and rebids 1NT, South will simply raise to 3NT, so this will be the almost universal contract. Say that East leads a heart to the ace and West returns a heart. Declarer ducks, wins the third round and plays a club to the king. He is likely to make an overtrick now. But if West puts in the </w:t>
      </w:r>
      <w:r w:rsidRPr="00844CAE">
        <w:rPr>
          <w:color w:val="FF0000"/>
        </w:rPr>
        <w:t>]</w:t>
      </w:r>
      <w:r w:rsidRPr="00844CAE">
        <w:t>Q at trick one declarer will need second sight not to win, and now the contract will surely fail.</w:t>
      </w:r>
    </w:p>
    <w:p w14:paraId="320234F4" w14:textId="77777777" w:rsidR="00844CAE" w:rsidRPr="00844CAE" w:rsidRDefault="00844CAE" w:rsidP="00844CAE">
      <w:pPr>
        <w:pStyle w:val="BoardNumber"/>
      </w:pPr>
      <w:r>
        <w:t>Board</w:t>
      </w:r>
      <w:r w:rsidRPr="00844CAE">
        <w:t xml:space="preserve"> 18. N/S Vul. Dealer East.</w:t>
      </w:r>
    </w:p>
    <w:p w14:paraId="19B64989" w14:textId="77777777" w:rsidR="00844CAE" w:rsidRPr="00844CAE" w:rsidRDefault="00844CAE" w:rsidP="00844CAE">
      <w:pPr>
        <w:pStyle w:val="bridgehand"/>
      </w:pPr>
      <w:r>
        <w:tab/>
      </w:r>
      <w:r>
        <w:tab/>
      </w:r>
      <w:r>
        <w:tab/>
      </w:r>
      <w:r w:rsidRPr="00844CAE">
        <w:t>[</w:t>
      </w:r>
      <w:r>
        <w:tab/>
      </w:r>
      <w:r w:rsidRPr="00844CAE">
        <w:t>J 6 2</w:t>
      </w:r>
    </w:p>
    <w:p w14:paraId="012FDEE5" w14:textId="77777777" w:rsidR="00844CAE" w:rsidRPr="00844CAE" w:rsidRDefault="00844CAE" w:rsidP="00844CAE">
      <w:pPr>
        <w:pStyle w:val="bridgehand"/>
      </w:pPr>
      <w:r>
        <w:tab/>
      </w:r>
      <w:r>
        <w:tab/>
      </w:r>
      <w:r>
        <w:tab/>
      </w:r>
      <w:r w:rsidRPr="00844CAE">
        <w:rPr>
          <w:color w:val="FF0000"/>
        </w:rPr>
        <w:t>]</w:t>
      </w:r>
      <w:r>
        <w:tab/>
      </w:r>
      <w:r w:rsidRPr="00844CAE">
        <w:t>A K Q 6 5</w:t>
      </w:r>
    </w:p>
    <w:p w14:paraId="2486ADAB" w14:textId="77777777" w:rsidR="00844CAE" w:rsidRPr="00844CAE" w:rsidRDefault="00844CAE" w:rsidP="00844CAE">
      <w:pPr>
        <w:pStyle w:val="bridgehand"/>
      </w:pPr>
      <w:r>
        <w:tab/>
      </w:r>
      <w:r>
        <w:tab/>
      </w:r>
      <w:r>
        <w:tab/>
      </w:r>
      <w:r w:rsidRPr="00844CAE">
        <w:rPr>
          <w:color w:val="FF0000"/>
        </w:rPr>
        <w:t>{</w:t>
      </w:r>
      <w:r>
        <w:tab/>
      </w:r>
      <w:r w:rsidRPr="00844CAE">
        <w:t>9 5</w:t>
      </w:r>
    </w:p>
    <w:p w14:paraId="5DC12E9F" w14:textId="77777777" w:rsidR="00844CAE" w:rsidRPr="00844CAE" w:rsidRDefault="00844CAE" w:rsidP="00844CAE">
      <w:pPr>
        <w:pStyle w:val="bridgehand"/>
      </w:pPr>
      <w:r>
        <w:tab/>
      </w:r>
      <w:r>
        <w:tab/>
      </w:r>
      <w:r>
        <w:tab/>
      </w:r>
      <w:r w:rsidRPr="00844CAE">
        <w:t>}</w:t>
      </w:r>
      <w:r>
        <w:tab/>
      </w:r>
      <w:r w:rsidRPr="00844CAE">
        <w:t>A Q 2</w:t>
      </w:r>
    </w:p>
    <w:p w14:paraId="57266343" w14:textId="77777777" w:rsidR="00844CAE" w:rsidRPr="00844CAE" w:rsidRDefault="00844CAE" w:rsidP="00844CAE">
      <w:pPr>
        <w:pStyle w:val="bridgehand"/>
      </w:pPr>
      <w:r>
        <w:tab/>
      </w:r>
      <w:r w:rsidRPr="00844CAE">
        <w:t>[</w:t>
      </w:r>
      <w:r>
        <w:tab/>
      </w:r>
      <w:r w:rsidRPr="00844CAE">
        <w:t>10 3</w:t>
      </w:r>
      <w:r>
        <w:tab/>
      </w:r>
      <w:r>
        <w:tab/>
      </w:r>
      <w:r>
        <w:tab/>
      </w:r>
      <w:r w:rsidRPr="00844CAE">
        <w:t>[</w:t>
      </w:r>
      <w:r>
        <w:tab/>
      </w:r>
      <w:r w:rsidRPr="00844CAE">
        <w:t>A 8 7</w:t>
      </w:r>
    </w:p>
    <w:p w14:paraId="76BAED3C" w14:textId="77777777" w:rsidR="00844CAE" w:rsidRPr="00844CAE" w:rsidRDefault="00844CAE" w:rsidP="00844CAE">
      <w:pPr>
        <w:pStyle w:val="bridgehand"/>
      </w:pPr>
      <w:r>
        <w:tab/>
      </w:r>
      <w:r w:rsidRPr="00844CAE">
        <w:rPr>
          <w:color w:val="FF0000"/>
        </w:rPr>
        <w:t>]</w:t>
      </w:r>
      <w:r>
        <w:tab/>
      </w:r>
      <w:r w:rsidRPr="00844CAE">
        <w:t>J 9 7</w:t>
      </w:r>
      <w:r>
        <w:tab/>
      </w:r>
      <w:r>
        <w:tab/>
      </w:r>
      <w:r>
        <w:tab/>
      </w:r>
      <w:r w:rsidRPr="00844CAE">
        <w:rPr>
          <w:color w:val="FF0000"/>
        </w:rPr>
        <w:t>]</w:t>
      </w:r>
      <w:r>
        <w:tab/>
      </w:r>
      <w:r w:rsidRPr="00844CAE">
        <w:t>10 8 4</w:t>
      </w:r>
    </w:p>
    <w:p w14:paraId="7C2C0636" w14:textId="77777777" w:rsidR="00844CAE" w:rsidRPr="00844CAE" w:rsidRDefault="00844CAE" w:rsidP="00844CAE">
      <w:pPr>
        <w:pStyle w:val="bridgehand"/>
      </w:pPr>
      <w:r>
        <w:tab/>
      </w:r>
      <w:r w:rsidRPr="00844CAE">
        <w:rPr>
          <w:color w:val="FF0000"/>
        </w:rPr>
        <w:t>{</w:t>
      </w:r>
      <w:r>
        <w:tab/>
      </w:r>
      <w:r w:rsidRPr="00844CAE">
        <w:t>A K Q J 10 6</w:t>
      </w:r>
      <w:r>
        <w:tab/>
      </w:r>
      <w:r>
        <w:tab/>
      </w:r>
      <w:r>
        <w:tab/>
      </w:r>
      <w:r w:rsidRPr="00844CAE">
        <w:rPr>
          <w:color w:val="FF0000"/>
        </w:rPr>
        <w:t>{</w:t>
      </w:r>
      <w:r>
        <w:tab/>
      </w:r>
      <w:r w:rsidRPr="00844CAE">
        <w:t>8 7 2</w:t>
      </w:r>
    </w:p>
    <w:p w14:paraId="3FF749B7" w14:textId="77777777" w:rsidR="00844CAE" w:rsidRPr="00844CAE" w:rsidRDefault="00844CAE" w:rsidP="00844CAE">
      <w:pPr>
        <w:pStyle w:val="bridgehand"/>
      </w:pPr>
      <w:r>
        <w:tab/>
      </w:r>
      <w:r w:rsidRPr="00844CAE">
        <w:t>}</w:t>
      </w:r>
      <w:r>
        <w:tab/>
      </w:r>
      <w:r w:rsidRPr="00844CAE">
        <w:t>9 3</w:t>
      </w:r>
      <w:r>
        <w:tab/>
      </w:r>
      <w:r>
        <w:tab/>
      </w:r>
      <w:r>
        <w:tab/>
      </w:r>
      <w:r w:rsidRPr="00844CAE">
        <w:t>}</w:t>
      </w:r>
      <w:r>
        <w:tab/>
      </w:r>
      <w:r w:rsidRPr="00844CAE">
        <w:t>K J 10 8</w:t>
      </w:r>
    </w:p>
    <w:p w14:paraId="0CD3D450" w14:textId="77777777" w:rsidR="00844CAE" w:rsidRPr="00844CAE" w:rsidRDefault="00844CAE" w:rsidP="00844CAE">
      <w:pPr>
        <w:pStyle w:val="bridgehand"/>
      </w:pPr>
      <w:r>
        <w:tab/>
      </w:r>
      <w:r>
        <w:tab/>
      </w:r>
      <w:r>
        <w:tab/>
      </w:r>
      <w:r w:rsidRPr="00844CAE">
        <w:t>[</w:t>
      </w:r>
      <w:r>
        <w:tab/>
      </w:r>
      <w:r w:rsidRPr="00844CAE">
        <w:t>K Q 9 5 4</w:t>
      </w:r>
    </w:p>
    <w:p w14:paraId="3584CAF1" w14:textId="77777777" w:rsidR="00844CAE" w:rsidRPr="00844CAE" w:rsidRDefault="00844CAE" w:rsidP="00844CAE">
      <w:pPr>
        <w:pStyle w:val="bridgehand"/>
      </w:pPr>
      <w:r>
        <w:tab/>
      </w:r>
      <w:r>
        <w:tab/>
      </w:r>
      <w:r>
        <w:tab/>
      </w:r>
      <w:r w:rsidRPr="00844CAE">
        <w:rPr>
          <w:color w:val="FF0000"/>
        </w:rPr>
        <w:t>]</w:t>
      </w:r>
      <w:r>
        <w:tab/>
      </w:r>
      <w:r w:rsidRPr="00844CAE">
        <w:t>3 2</w:t>
      </w:r>
    </w:p>
    <w:p w14:paraId="426A5D23" w14:textId="77777777" w:rsidR="00844CAE" w:rsidRPr="00844CAE" w:rsidRDefault="00844CAE" w:rsidP="00844CAE">
      <w:pPr>
        <w:pStyle w:val="bridgehand"/>
      </w:pPr>
      <w:r>
        <w:tab/>
      </w:r>
      <w:r>
        <w:tab/>
      </w:r>
      <w:r>
        <w:tab/>
      </w:r>
      <w:r w:rsidRPr="00844CAE">
        <w:rPr>
          <w:color w:val="FF0000"/>
        </w:rPr>
        <w:t>{</w:t>
      </w:r>
      <w:r>
        <w:tab/>
      </w:r>
      <w:r w:rsidRPr="00844CAE">
        <w:t>4 3</w:t>
      </w:r>
    </w:p>
    <w:p w14:paraId="0583DC8A" w14:textId="77777777" w:rsidR="00844CAE" w:rsidRPr="00844CAE" w:rsidRDefault="00844CAE" w:rsidP="00844CAE">
      <w:pPr>
        <w:pStyle w:val="bridgehand"/>
      </w:pPr>
      <w:r>
        <w:tab/>
      </w:r>
      <w:r>
        <w:tab/>
      </w:r>
      <w:r>
        <w:tab/>
      </w:r>
      <w:r w:rsidRPr="00844CAE">
        <w:t>}</w:t>
      </w:r>
      <w:r>
        <w:tab/>
      </w:r>
      <w:r w:rsidRPr="00844CAE">
        <w:t>7 6 5 4</w:t>
      </w:r>
    </w:p>
    <w:p w14:paraId="2EB03EED" w14:textId="77777777" w:rsidR="00844CAE" w:rsidRPr="00844CAE" w:rsidRDefault="00844CAE" w:rsidP="00844CAE">
      <w:r w:rsidRPr="00844CAE">
        <w:t>If West opens 1</w:t>
      </w:r>
      <w:r w:rsidRPr="00844CAE">
        <w:rPr>
          <w:color w:val="FF0000"/>
        </w:rPr>
        <w:t>{</w:t>
      </w:r>
      <w:r w:rsidRPr="00844CAE">
        <w:t xml:space="preserve"> in third seat North has an easy overcall, intending to double next to show the extra values. South will bid spades and two rounds of diamonds followed by the }9 holds that to just eight tricks. A 3</w:t>
      </w:r>
      <w:r w:rsidRPr="00844CAE">
        <w:rPr>
          <w:color w:val="FF0000"/>
        </w:rPr>
        <w:t>{</w:t>
      </w:r>
      <w:r w:rsidRPr="00844CAE">
        <w:t xml:space="preserve"> opening may see North double then pass the 3[ response, or may see North overcall 3</w:t>
      </w:r>
      <w:r w:rsidRPr="00844CAE">
        <w:rPr>
          <w:color w:val="FF0000"/>
        </w:rPr>
        <w:t>]</w:t>
      </w:r>
      <w:r w:rsidRPr="00844CAE">
        <w:t xml:space="preserve"> and play there. The same defence holds 3</w:t>
      </w:r>
      <w:r w:rsidRPr="00844CAE">
        <w:rPr>
          <w:color w:val="FF0000"/>
        </w:rPr>
        <w:t>]</w:t>
      </w:r>
      <w:r w:rsidRPr="00844CAE">
        <w:t xml:space="preserve"> to eight tricks if East ducks spades twice.</w:t>
      </w:r>
    </w:p>
    <w:p w14:paraId="3A6AC4B1" w14:textId="77777777" w:rsidR="00844CAE" w:rsidRPr="00844CAE" w:rsidRDefault="00844CAE" w:rsidP="00844CAE">
      <w:pPr>
        <w:pStyle w:val="BoardNumber"/>
      </w:pPr>
      <w:r>
        <w:br w:type="column"/>
      </w:r>
      <w:r>
        <w:lastRenderedPageBreak/>
        <w:t>Board</w:t>
      </w:r>
      <w:r w:rsidRPr="00844CAE">
        <w:t xml:space="preserve"> 19. E/W Vul. Dealer South.</w:t>
      </w:r>
    </w:p>
    <w:p w14:paraId="2D0895CA" w14:textId="77777777" w:rsidR="00844CAE" w:rsidRPr="00844CAE" w:rsidRDefault="00844CAE" w:rsidP="00844CAE">
      <w:pPr>
        <w:pStyle w:val="bridgehand"/>
      </w:pPr>
      <w:r>
        <w:tab/>
      </w:r>
      <w:r>
        <w:tab/>
      </w:r>
      <w:r>
        <w:tab/>
      </w:r>
      <w:r w:rsidRPr="00844CAE">
        <w:t>[</w:t>
      </w:r>
      <w:r>
        <w:tab/>
      </w:r>
      <w:r w:rsidRPr="00844CAE">
        <w:t>J 9</w:t>
      </w:r>
    </w:p>
    <w:p w14:paraId="3D6737E8" w14:textId="77777777" w:rsidR="00844CAE" w:rsidRPr="00844CAE" w:rsidRDefault="00844CAE" w:rsidP="00844CAE">
      <w:pPr>
        <w:pStyle w:val="bridgehand"/>
      </w:pPr>
      <w:r>
        <w:tab/>
      </w:r>
      <w:r>
        <w:tab/>
      </w:r>
      <w:r>
        <w:tab/>
      </w:r>
      <w:r w:rsidRPr="00844CAE">
        <w:rPr>
          <w:color w:val="FF0000"/>
        </w:rPr>
        <w:t>]</w:t>
      </w:r>
      <w:r>
        <w:tab/>
      </w:r>
      <w:r w:rsidRPr="00844CAE">
        <w:t>K Q 10 6</w:t>
      </w:r>
    </w:p>
    <w:p w14:paraId="3BD88ABC" w14:textId="77777777" w:rsidR="00844CAE" w:rsidRPr="00844CAE" w:rsidRDefault="00844CAE" w:rsidP="00844CAE">
      <w:pPr>
        <w:pStyle w:val="bridgehand"/>
      </w:pPr>
      <w:r>
        <w:tab/>
      </w:r>
      <w:r>
        <w:tab/>
      </w:r>
      <w:r>
        <w:tab/>
      </w:r>
      <w:r w:rsidRPr="00844CAE">
        <w:rPr>
          <w:color w:val="FF0000"/>
        </w:rPr>
        <w:t>{</w:t>
      </w:r>
      <w:r>
        <w:tab/>
      </w:r>
      <w:r w:rsidRPr="00844CAE">
        <w:t>Q 7 6</w:t>
      </w:r>
    </w:p>
    <w:p w14:paraId="7D4F24C3" w14:textId="77777777" w:rsidR="00844CAE" w:rsidRPr="00844CAE" w:rsidRDefault="00844CAE" w:rsidP="00844CAE">
      <w:pPr>
        <w:pStyle w:val="bridgehand"/>
      </w:pPr>
      <w:r>
        <w:tab/>
      </w:r>
      <w:r>
        <w:tab/>
      </w:r>
      <w:r>
        <w:tab/>
      </w:r>
      <w:r w:rsidRPr="00844CAE">
        <w:t>}</w:t>
      </w:r>
      <w:r>
        <w:tab/>
      </w:r>
      <w:r w:rsidRPr="00844CAE">
        <w:t>K Q 7 5</w:t>
      </w:r>
    </w:p>
    <w:p w14:paraId="60423E34" w14:textId="77777777" w:rsidR="00844CAE" w:rsidRPr="00844CAE" w:rsidRDefault="00844CAE" w:rsidP="00844CAE">
      <w:pPr>
        <w:pStyle w:val="bridgehand"/>
      </w:pPr>
      <w:r>
        <w:tab/>
      </w:r>
      <w:r w:rsidRPr="00844CAE">
        <w:t>[</w:t>
      </w:r>
      <w:r>
        <w:tab/>
      </w:r>
      <w:r w:rsidRPr="00844CAE">
        <w:t>A K 8 5 3</w:t>
      </w:r>
      <w:r>
        <w:tab/>
      </w:r>
      <w:r>
        <w:tab/>
      </w:r>
      <w:r>
        <w:tab/>
      </w:r>
      <w:r w:rsidRPr="00844CAE">
        <w:t>[</w:t>
      </w:r>
      <w:r>
        <w:tab/>
      </w:r>
      <w:r w:rsidRPr="00844CAE">
        <w:t>10 7 4 2</w:t>
      </w:r>
    </w:p>
    <w:p w14:paraId="68594A59" w14:textId="77777777" w:rsidR="00844CAE" w:rsidRPr="00844CAE" w:rsidRDefault="00844CAE" w:rsidP="00844CAE">
      <w:pPr>
        <w:pStyle w:val="bridgehand"/>
      </w:pPr>
      <w:r>
        <w:tab/>
      </w:r>
      <w:r w:rsidRPr="00844CAE">
        <w:rPr>
          <w:color w:val="FF0000"/>
        </w:rPr>
        <w:t>]</w:t>
      </w:r>
      <w:r>
        <w:tab/>
      </w:r>
      <w:r w:rsidRPr="00844CAE">
        <w:t>7 3</w:t>
      </w:r>
      <w:r>
        <w:tab/>
      </w:r>
      <w:r>
        <w:tab/>
      </w:r>
      <w:r>
        <w:tab/>
      </w:r>
      <w:r w:rsidRPr="00844CAE">
        <w:rPr>
          <w:color w:val="FF0000"/>
        </w:rPr>
        <w:t>]</w:t>
      </w:r>
      <w:r>
        <w:tab/>
      </w:r>
      <w:r w:rsidRPr="00844CAE">
        <w:t>J 9 5 4 2</w:t>
      </w:r>
    </w:p>
    <w:p w14:paraId="44862308" w14:textId="77777777" w:rsidR="00844CAE" w:rsidRPr="00844CAE" w:rsidRDefault="00844CAE" w:rsidP="00844CAE">
      <w:pPr>
        <w:pStyle w:val="bridgehand"/>
      </w:pPr>
      <w:r>
        <w:tab/>
      </w:r>
      <w:r w:rsidRPr="00844CAE">
        <w:rPr>
          <w:color w:val="FF0000"/>
        </w:rPr>
        <w:t>{</w:t>
      </w:r>
      <w:r>
        <w:tab/>
      </w:r>
      <w:r w:rsidRPr="00844CAE">
        <w:t>A J 8</w:t>
      </w:r>
      <w:r>
        <w:tab/>
      </w:r>
      <w:r>
        <w:tab/>
      </w:r>
      <w:r>
        <w:tab/>
      </w:r>
      <w:r w:rsidRPr="00844CAE">
        <w:rPr>
          <w:color w:val="FF0000"/>
        </w:rPr>
        <w:t>{</w:t>
      </w:r>
      <w:r>
        <w:tab/>
      </w:r>
      <w:r w:rsidRPr="00844CAE">
        <w:t>K 3</w:t>
      </w:r>
    </w:p>
    <w:p w14:paraId="68FAB68E" w14:textId="77777777" w:rsidR="00844CAE" w:rsidRPr="00844CAE" w:rsidRDefault="00844CAE" w:rsidP="00844CAE">
      <w:pPr>
        <w:pStyle w:val="bridgehand"/>
      </w:pPr>
      <w:r>
        <w:tab/>
      </w:r>
      <w:r w:rsidRPr="00844CAE">
        <w:t>}</w:t>
      </w:r>
      <w:r>
        <w:tab/>
      </w:r>
      <w:r w:rsidRPr="00844CAE">
        <w:t>4 3 2</w:t>
      </w:r>
      <w:r>
        <w:tab/>
      </w:r>
      <w:r>
        <w:tab/>
      </w:r>
      <w:r>
        <w:tab/>
      </w:r>
      <w:r w:rsidRPr="00844CAE">
        <w:t>}</w:t>
      </w:r>
      <w:r>
        <w:tab/>
      </w:r>
      <w:r w:rsidRPr="00844CAE">
        <w:t>A 9</w:t>
      </w:r>
    </w:p>
    <w:p w14:paraId="753A5ED1" w14:textId="77777777" w:rsidR="00844CAE" w:rsidRPr="00844CAE" w:rsidRDefault="00844CAE" w:rsidP="00844CAE">
      <w:pPr>
        <w:pStyle w:val="bridgehand"/>
      </w:pPr>
      <w:r>
        <w:tab/>
      </w:r>
      <w:r>
        <w:tab/>
      </w:r>
      <w:r>
        <w:tab/>
      </w:r>
      <w:r w:rsidRPr="00844CAE">
        <w:t>[</w:t>
      </w:r>
      <w:r>
        <w:tab/>
      </w:r>
      <w:r w:rsidRPr="00844CAE">
        <w:t>Q 6</w:t>
      </w:r>
    </w:p>
    <w:p w14:paraId="5B547415" w14:textId="77777777" w:rsidR="00844CAE" w:rsidRPr="00844CAE" w:rsidRDefault="00844CAE" w:rsidP="00844CAE">
      <w:pPr>
        <w:pStyle w:val="bridgehand"/>
      </w:pPr>
      <w:r>
        <w:tab/>
      </w:r>
      <w:r>
        <w:tab/>
      </w:r>
      <w:r>
        <w:tab/>
      </w:r>
      <w:r w:rsidRPr="00844CAE">
        <w:rPr>
          <w:color w:val="FF0000"/>
        </w:rPr>
        <w:t>]</w:t>
      </w:r>
      <w:r>
        <w:tab/>
      </w:r>
      <w:r w:rsidRPr="00844CAE">
        <w:t>A 8</w:t>
      </w:r>
    </w:p>
    <w:p w14:paraId="51F622B8" w14:textId="77777777" w:rsidR="00844CAE" w:rsidRPr="00844CAE" w:rsidRDefault="00844CAE" w:rsidP="00844CAE">
      <w:pPr>
        <w:pStyle w:val="bridgehand"/>
      </w:pPr>
      <w:r>
        <w:tab/>
      </w:r>
      <w:r>
        <w:tab/>
      </w:r>
      <w:r>
        <w:tab/>
      </w:r>
      <w:r w:rsidRPr="00844CAE">
        <w:rPr>
          <w:color w:val="FF0000"/>
        </w:rPr>
        <w:t>{</w:t>
      </w:r>
      <w:r>
        <w:tab/>
      </w:r>
      <w:r w:rsidRPr="00844CAE">
        <w:t>10 9 5 4 2</w:t>
      </w:r>
    </w:p>
    <w:p w14:paraId="6A9EC58E" w14:textId="77777777" w:rsidR="00844CAE" w:rsidRPr="00844CAE" w:rsidRDefault="00844CAE" w:rsidP="00844CAE">
      <w:pPr>
        <w:pStyle w:val="bridgehand"/>
      </w:pPr>
      <w:r>
        <w:tab/>
      </w:r>
      <w:r>
        <w:tab/>
      </w:r>
      <w:r>
        <w:tab/>
      </w:r>
      <w:r w:rsidRPr="00844CAE">
        <w:t>}</w:t>
      </w:r>
      <w:r>
        <w:tab/>
      </w:r>
      <w:r w:rsidRPr="00844CAE">
        <w:t>J 10 8 6</w:t>
      </w:r>
    </w:p>
    <w:p w14:paraId="680DDB2F" w14:textId="77777777" w:rsidR="00844CAE" w:rsidRPr="00844CAE" w:rsidRDefault="00844CAE" w:rsidP="00844CAE">
      <w:r w:rsidRPr="00844CAE">
        <w:t>I know some will open a weak NT with the West cards but that is really a 1[ opening. Either way, E/W should get to play a spade partscore and make ten tricks thanks to the favourable trump split. Even three rounds of hearts, South ruffing with the queen, does not gain a defensive trick. Declarer throws a club and later pitches another club on the fifth heart to avoid a loser in that suit.</w:t>
      </w:r>
    </w:p>
    <w:p w14:paraId="769E8AEA" w14:textId="77777777" w:rsidR="00844CAE" w:rsidRPr="00844CAE" w:rsidRDefault="00844CAE" w:rsidP="00844CAE">
      <w:pPr>
        <w:pStyle w:val="BoardNumber"/>
      </w:pPr>
      <w:r>
        <w:t>Board</w:t>
      </w:r>
      <w:r w:rsidRPr="00844CAE">
        <w:t xml:space="preserve"> 20. Game All. Dealer West.</w:t>
      </w:r>
    </w:p>
    <w:p w14:paraId="3B4421FA" w14:textId="77777777" w:rsidR="00844CAE" w:rsidRPr="00844CAE" w:rsidRDefault="00844CAE" w:rsidP="00844CAE">
      <w:pPr>
        <w:pStyle w:val="bridgehand"/>
      </w:pPr>
      <w:r>
        <w:tab/>
      </w:r>
      <w:r>
        <w:tab/>
      </w:r>
      <w:r>
        <w:tab/>
      </w:r>
      <w:r w:rsidRPr="00844CAE">
        <w:t>[</w:t>
      </w:r>
      <w:r>
        <w:tab/>
      </w:r>
      <w:r w:rsidRPr="00844CAE">
        <w:t>K 9 7 5</w:t>
      </w:r>
    </w:p>
    <w:p w14:paraId="3FD84E1C" w14:textId="77777777" w:rsidR="00844CAE" w:rsidRPr="00844CAE" w:rsidRDefault="00844CAE" w:rsidP="00844CAE">
      <w:pPr>
        <w:pStyle w:val="bridgehand"/>
      </w:pPr>
      <w:r>
        <w:tab/>
      </w:r>
      <w:r>
        <w:tab/>
      </w:r>
      <w:r>
        <w:tab/>
      </w:r>
      <w:r w:rsidRPr="00844CAE">
        <w:rPr>
          <w:color w:val="FF0000"/>
        </w:rPr>
        <w:t>]</w:t>
      </w:r>
      <w:r>
        <w:tab/>
      </w:r>
      <w:r w:rsidRPr="00844CAE">
        <w:t>10 9 4</w:t>
      </w:r>
    </w:p>
    <w:p w14:paraId="68395D4A" w14:textId="77777777" w:rsidR="00844CAE" w:rsidRPr="00844CAE" w:rsidRDefault="00844CAE" w:rsidP="00844CAE">
      <w:pPr>
        <w:pStyle w:val="bridgehand"/>
      </w:pPr>
      <w:r>
        <w:tab/>
      </w:r>
      <w:r>
        <w:tab/>
      </w:r>
      <w:r>
        <w:tab/>
      </w:r>
      <w:r w:rsidRPr="00844CAE">
        <w:rPr>
          <w:color w:val="FF0000"/>
        </w:rPr>
        <w:t>{</w:t>
      </w:r>
      <w:r>
        <w:tab/>
      </w:r>
      <w:r w:rsidRPr="00844CAE">
        <w:t>10 9 8 3</w:t>
      </w:r>
    </w:p>
    <w:p w14:paraId="7BBCC6E8" w14:textId="77777777" w:rsidR="00844CAE" w:rsidRPr="00844CAE" w:rsidRDefault="00844CAE" w:rsidP="00844CAE">
      <w:pPr>
        <w:pStyle w:val="bridgehand"/>
      </w:pPr>
      <w:r>
        <w:tab/>
      </w:r>
      <w:r>
        <w:tab/>
      </w:r>
      <w:r>
        <w:tab/>
      </w:r>
      <w:r w:rsidRPr="00844CAE">
        <w:t>}</w:t>
      </w:r>
      <w:r>
        <w:tab/>
      </w:r>
      <w:r w:rsidRPr="00844CAE">
        <w:t>5 3</w:t>
      </w:r>
    </w:p>
    <w:p w14:paraId="1427A91F" w14:textId="77777777" w:rsidR="00844CAE" w:rsidRPr="00844CAE" w:rsidRDefault="00844CAE" w:rsidP="00844CAE">
      <w:pPr>
        <w:pStyle w:val="bridgehand"/>
      </w:pPr>
      <w:r>
        <w:tab/>
      </w:r>
      <w:r w:rsidRPr="00844CAE">
        <w:t>[</w:t>
      </w:r>
      <w:r>
        <w:tab/>
      </w:r>
      <w:r w:rsidRPr="00844CAE">
        <w:t>J 10</w:t>
      </w:r>
      <w:r>
        <w:tab/>
      </w:r>
      <w:r>
        <w:tab/>
      </w:r>
      <w:r>
        <w:tab/>
      </w:r>
      <w:r w:rsidRPr="00844CAE">
        <w:t>[</w:t>
      </w:r>
      <w:r>
        <w:tab/>
      </w:r>
      <w:r w:rsidRPr="00844CAE">
        <w:t>6 3 2</w:t>
      </w:r>
    </w:p>
    <w:p w14:paraId="508FC109" w14:textId="77777777" w:rsidR="00844CAE" w:rsidRPr="00844CAE" w:rsidRDefault="00844CAE" w:rsidP="00844CAE">
      <w:pPr>
        <w:pStyle w:val="bridgehand"/>
      </w:pPr>
      <w:r>
        <w:tab/>
      </w:r>
      <w:r w:rsidRPr="00844CAE">
        <w:rPr>
          <w:color w:val="FF0000"/>
        </w:rPr>
        <w:t>]</w:t>
      </w:r>
      <w:r>
        <w:tab/>
      </w:r>
      <w:r w:rsidRPr="00844CAE">
        <w:t>K J 6</w:t>
      </w:r>
      <w:r>
        <w:tab/>
      </w:r>
      <w:r>
        <w:tab/>
      </w:r>
      <w:r>
        <w:tab/>
      </w:r>
      <w:r w:rsidRPr="00844CAE">
        <w:rPr>
          <w:color w:val="FF0000"/>
        </w:rPr>
        <w:t>]</w:t>
      </w:r>
      <w:r>
        <w:tab/>
      </w:r>
      <w:r w:rsidRPr="00844CAE">
        <w:t>A Q 7</w:t>
      </w:r>
    </w:p>
    <w:p w14:paraId="35ED47A5" w14:textId="77777777" w:rsidR="00844CAE" w:rsidRPr="00844CAE" w:rsidRDefault="00844CAE" w:rsidP="00844CAE">
      <w:pPr>
        <w:pStyle w:val="bridgehand"/>
      </w:pPr>
      <w:r>
        <w:tab/>
      </w:r>
      <w:r w:rsidRPr="00844CAE">
        <w:rPr>
          <w:color w:val="FF0000"/>
        </w:rPr>
        <w:t>{</w:t>
      </w:r>
      <w:r>
        <w:tab/>
      </w:r>
      <w:r w:rsidRPr="00844CAE">
        <w:t>Q J 6 5 2</w:t>
      </w:r>
      <w:r>
        <w:tab/>
      </w:r>
      <w:r>
        <w:tab/>
      </w:r>
      <w:r>
        <w:tab/>
      </w:r>
      <w:r w:rsidRPr="00844CAE">
        <w:rPr>
          <w:color w:val="FF0000"/>
        </w:rPr>
        <w:t>{</w:t>
      </w:r>
      <w:r>
        <w:tab/>
      </w:r>
      <w:r w:rsidRPr="00844CAE">
        <w:t>A 7 4</w:t>
      </w:r>
    </w:p>
    <w:p w14:paraId="6AE24275" w14:textId="77777777" w:rsidR="00844CAE" w:rsidRPr="00844CAE" w:rsidRDefault="00844CAE" w:rsidP="00844CAE">
      <w:pPr>
        <w:pStyle w:val="bridgehand"/>
      </w:pPr>
      <w:r>
        <w:tab/>
      </w:r>
      <w:r w:rsidRPr="00844CAE">
        <w:t>}</w:t>
      </w:r>
      <w:r>
        <w:tab/>
      </w:r>
      <w:r w:rsidRPr="00844CAE">
        <w:t>Q J 7</w:t>
      </w:r>
      <w:r>
        <w:tab/>
      </w:r>
      <w:r>
        <w:tab/>
      </w:r>
      <w:r>
        <w:tab/>
      </w:r>
      <w:r w:rsidRPr="00844CAE">
        <w:t>}</w:t>
      </w:r>
      <w:r>
        <w:tab/>
      </w:r>
      <w:r w:rsidRPr="00844CAE">
        <w:t>A 6 4 2</w:t>
      </w:r>
    </w:p>
    <w:p w14:paraId="051C6138" w14:textId="77777777" w:rsidR="00844CAE" w:rsidRPr="00844CAE" w:rsidRDefault="00844CAE" w:rsidP="00844CAE">
      <w:pPr>
        <w:pStyle w:val="bridgehand"/>
      </w:pPr>
      <w:r>
        <w:tab/>
      </w:r>
      <w:r>
        <w:tab/>
      </w:r>
      <w:r>
        <w:tab/>
      </w:r>
      <w:r w:rsidRPr="00844CAE">
        <w:t>[</w:t>
      </w:r>
      <w:r>
        <w:tab/>
      </w:r>
      <w:r w:rsidRPr="00844CAE">
        <w:t>A Q 8 4</w:t>
      </w:r>
    </w:p>
    <w:p w14:paraId="2CCA453C" w14:textId="77777777" w:rsidR="00844CAE" w:rsidRPr="00844CAE" w:rsidRDefault="00844CAE" w:rsidP="00844CAE">
      <w:pPr>
        <w:pStyle w:val="bridgehand"/>
      </w:pPr>
      <w:r>
        <w:tab/>
      </w:r>
      <w:r>
        <w:tab/>
      </w:r>
      <w:r>
        <w:tab/>
      </w:r>
      <w:r w:rsidRPr="00844CAE">
        <w:rPr>
          <w:color w:val="FF0000"/>
        </w:rPr>
        <w:t>]</w:t>
      </w:r>
      <w:r>
        <w:tab/>
      </w:r>
      <w:r w:rsidRPr="00844CAE">
        <w:t>8 5 3 2</w:t>
      </w:r>
    </w:p>
    <w:p w14:paraId="66CEE8DC" w14:textId="77777777" w:rsidR="00844CAE" w:rsidRPr="00844CAE" w:rsidRDefault="00844CAE" w:rsidP="00844CAE">
      <w:pPr>
        <w:pStyle w:val="bridgehand"/>
      </w:pPr>
      <w:r>
        <w:tab/>
      </w:r>
      <w:r>
        <w:tab/>
      </w:r>
      <w:r>
        <w:tab/>
      </w:r>
      <w:r w:rsidRPr="00844CAE">
        <w:rPr>
          <w:color w:val="FF0000"/>
        </w:rPr>
        <w:t>{</w:t>
      </w:r>
      <w:r>
        <w:tab/>
      </w:r>
      <w:r w:rsidRPr="00844CAE">
        <w:t>K</w:t>
      </w:r>
    </w:p>
    <w:p w14:paraId="2AC82680" w14:textId="77777777" w:rsidR="00844CAE" w:rsidRPr="00844CAE" w:rsidRDefault="00844CAE" w:rsidP="00844CAE">
      <w:pPr>
        <w:pStyle w:val="bridgehand"/>
      </w:pPr>
      <w:r>
        <w:tab/>
      </w:r>
      <w:r>
        <w:tab/>
      </w:r>
      <w:r>
        <w:tab/>
      </w:r>
      <w:r w:rsidRPr="00844CAE">
        <w:t>}</w:t>
      </w:r>
      <w:r>
        <w:tab/>
      </w:r>
      <w:r w:rsidRPr="00844CAE">
        <w:t>K 10 9 8</w:t>
      </w:r>
    </w:p>
    <w:p w14:paraId="5B79C986" w14:textId="77777777" w:rsidR="00844CAE" w:rsidRPr="00844CAE" w:rsidRDefault="00844CAE" w:rsidP="00844CAE">
      <w:r w:rsidRPr="00844CAE">
        <w:t>At this vulnerability there should be no temptation to open the West hand so East will get to open or rebid 1NT and West will invite game. The E/W cards fit together quite badly and even correct play in diamonds, ace and another rather than a horrible finesse, will not make more than eight tricks as the defence can cash four spades at any time. Making 2NT should score well as there will be many pairs going down in game.</w:t>
      </w:r>
    </w:p>
    <w:p w14:paraId="6A350F64" w14:textId="77777777" w:rsidR="00844CAE" w:rsidRPr="00844CAE" w:rsidRDefault="00844CAE" w:rsidP="00844CAE">
      <w:pPr>
        <w:pStyle w:val="BoardNumber"/>
      </w:pPr>
      <w:r>
        <w:br w:type="column"/>
      </w:r>
      <w:r>
        <w:t>Board</w:t>
      </w:r>
      <w:r w:rsidRPr="00844CAE">
        <w:t xml:space="preserve"> 21. N/S Vul. Dealer North.</w:t>
      </w:r>
    </w:p>
    <w:p w14:paraId="109C56E2" w14:textId="77777777" w:rsidR="00844CAE" w:rsidRPr="00844CAE" w:rsidRDefault="00844CAE" w:rsidP="00844CAE">
      <w:pPr>
        <w:pStyle w:val="bridgehand"/>
      </w:pPr>
      <w:r>
        <w:tab/>
      </w:r>
      <w:r>
        <w:tab/>
      </w:r>
      <w:r>
        <w:tab/>
      </w:r>
      <w:r w:rsidRPr="00844CAE">
        <w:t>[</w:t>
      </w:r>
      <w:r>
        <w:tab/>
      </w:r>
      <w:r w:rsidRPr="00844CAE">
        <w:t>A K 10 6 4 3</w:t>
      </w:r>
    </w:p>
    <w:p w14:paraId="58BDD0A0" w14:textId="77777777" w:rsidR="00844CAE" w:rsidRPr="00844CAE" w:rsidRDefault="00844CAE" w:rsidP="00844CAE">
      <w:pPr>
        <w:pStyle w:val="bridgehand"/>
      </w:pPr>
      <w:r>
        <w:tab/>
      </w:r>
      <w:r>
        <w:tab/>
      </w:r>
      <w:r>
        <w:tab/>
      </w:r>
      <w:r w:rsidRPr="00844CAE">
        <w:rPr>
          <w:color w:val="FF0000"/>
        </w:rPr>
        <w:t>]</w:t>
      </w:r>
      <w:r>
        <w:tab/>
      </w:r>
      <w:r w:rsidRPr="00844CAE">
        <w:t>J</w:t>
      </w:r>
    </w:p>
    <w:p w14:paraId="04F970A1" w14:textId="77777777" w:rsidR="00844CAE" w:rsidRPr="00844CAE" w:rsidRDefault="00844CAE" w:rsidP="00844CAE">
      <w:pPr>
        <w:pStyle w:val="bridgehand"/>
      </w:pPr>
      <w:r>
        <w:tab/>
      </w:r>
      <w:r>
        <w:tab/>
      </w:r>
      <w:r>
        <w:tab/>
      </w:r>
      <w:r w:rsidRPr="00844CAE">
        <w:rPr>
          <w:color w:val="FF0000"/>
        </w:rPr>
        <w:t>{</w:t>
      </w:r>
      <w:r>
        <w:tab/>
      </w:r>
      <w:r w:rsidRPr="00844CAE">
        <w:t>A Q 8 4</w:t>
      </w:r>
    </w:p>
    <w:p w14:paraId="7062968B" w14:textId="77777777" w:rsidR="00844CAE" w:rsidRPr="00844CAE" w:rsidRDefault="00844CAE" w:rsidP="00844CAE">
      <w:pPr>
        <w:pStyle w:val="bridgehand"/>
      </w:pPr>
      <w:r>
        <w:tab/>
      </w:r>
      <w:r>
        <w:tab/>
      </w:r>
      <w:r>
        <w:tab/>
      </w:r>
      <w:r w:rsidRPr="00844CAE">
        <w:t>}</w:t>
      </w:r>
      <w:r>
        <w:tab/>
      </w:r>
      <w:r w:rsidRPr="00844CAE">
        <w:t>5 4</w:t>
      </w:r>
    </w:p>
    <w:p w14:paraId="11364C55" w14:textId="77777777" w:rsidR="00844CAE" w:rsidRPr="00844CAE" w:rsidRDefault="00844CAE" w:rsidP="00844CAE">
      <w:pPr>
        <w:pStyle w:val="bridgehand"/>
      </w:pPr>
      <w:r>
        <w:tab/>
      </w:r>
      <w:r w:rsidRPr="00844CAE">
        <w:t>[</w:t>
      </w:r>
      <w:r>
        <w:tab/>
      </w:r>
      <w:r w:rsidRPr="00844CAE">
        <w:t>J 2</w:t>
      </w:r>
      <w:r>
        <w:tab/>
      </w:r>
      <w:r>
        <w:tab/>
      </w:r>
      <w:r>
        <w:tab/>
      </w:r>
      <w:r w:rsidRPr="00844CAE">
        <w:t>[</w:t>
      </w:r>
      <w:r>
        <w:tab/>
      </w:r>
      <w:r w:rsidRPr="00844CAE">
        <w:t>Q 5</w:t>
      </w:r>
    </w:p>
    <w:p w14:paraId="6B1B19D7" w14:textId="77777777" w:rsidR="00844CAE" w:rsidRPr="00844CAE" w:rsidRDefault="00844CAE" w:rsidP="00844CAE">
      <w:pPr>
        <w:pStyle w:val="bridgehand"/>
      </w:pPr>
      <w:r>
        <w:tab/>
      </w:r>
      <w:r w:rsidRPr="00844CAE">
        <w:rPr>
          <w:color w:val="FF0000"/>
        </w:rPr>
        <w:t>]</w:t>
      </w:r>
      <w:r>
        <w:tab/>
      </w:r>
      <w:r w:rsidRPr="00844CAE">
        <w:t>K Q 8 5</w:t>
      </w:r>
      <w:r>
        <w:tab/>
      </w:r>
      <w:r>
        <w:tab/>
      </w:r>
      <w:r>
        <w:tab/>
      </w:r>
      <w:r w:rsidRPr="00844CAE">
        <w:rPr>
          <w:color w:val="FF0000"/>
        </w:rPr>
        <w:t>]</w:t>
      </w:r>
      <w:r>
        <w:tab/>
      </w:r>
      <w:r w:rsidRPr="00844CAE">
        <w:t>10 6 4 3</w:t>
      </w:r>
    </w:p>
    <w:p w14:paraId="09BB3975" w14:textId="77777777" w:rsidR="00844CAE" w:rsidRPr="00844CAE" w:rsidRDefault="00844CAE" w:rsidP="00844CAE">
      <w:pPr>
        <w:pStyle w:val="bridgehand"/>
      </w:pPr>
      <w:r>
        <w:tab/>
      </w:r>
      <w:r w:rsidRPr="00844CAE">
        <w:rPr>
          <w:color w:val="FF0000"/>
        </w:rPr>
        <w:t>{</w:t>
      </w:r>
      <w:r>
        <w:tab/>
      </w:r>
      <w:r w:rsidRPr="00844CAE">
        <w:t>2</w:t>
      </w:r>
      <w:r>
        <w:tab/>
      </w:r>
      <w:r>
        <w:tab/>
      </w:r>
      <w:r>
        <w:tab/>
      </w:r>
      <w:r w:rsidRPr="00844CAE">
        <w:rPr>
          <w:color w:val="FF0000"/>
        </w:rPr>
        <w:t>{</w:t>
      </w:r>
      <w:r>
        <w:tab/>
      </w:r>
      <w:r w:rsidRPr="00844CAE">
        <w:t>10 7 5</w:t>
      </w:r>
    </w:p>
    <w:p w14:paraId="6E97E3CA" w14:textId="77777777" w:rsidR="00844CAE" w:rsidRPr="00844CAE" w:rsidRDefault="00844CAE" w:rsidP="00844CAE">
      <w:pPr>
        <w:pStyle w:val="bridgehand"/>
      </w:pPr>
      <w:r>
        <w:tab/>
      </w:r>
      <w:r w:rsidRPr="00844CAE">
        <w:t>}</w:t>
      </w:r>
      <w:r>
        <w:tab/>
      </w:r>
      <w:r w:rsidRPr="00844CAE">
        <w:t>A K Q J 9 2</w:t>
      </w:r>
      <w:r>
        <w:tab/>
      </w:r>
      <w:r>
        <w:tab/>
      </w:r>
      <w:r>
        <w:tab/>
      </w:r>
      <w:r w:rsidRPr="00844CAE">
        <w:t>}</w:t>
      </w:r>
      <w:r>
        <w:tab/>
      </w:r>
      <w:r w:rsidRPr="00844CAE">
        <w:t>10 8 7 3</w:t>
      </w:r>
    </w:p>
    <w:p w14:paraId="540AB59E" w14:textId="77777777" w:rsidR="00844CAE" w:rsidRPr="00844CAE" w:rsidRDefault="00844CAE" w:rsidP="00844CAE">
      <w:pPr>
        <w:pStyle w:val="bridgehand"/>
      </w:pPr>
      <w:r>
        <w:tab/>
      </w:r>
      <w:r>
        <w:tab/>
      </w:r>
      <w:r>
        <w:tab/>
      </w:r>
      <w:r w:rsidRPr="00844CAE">
        <w:t>[</w:t>
      </w:r>
      <w:r>
        <w:tab/>
      </w:r>
      <w:r w:rsidRPr="00844CAE">
        <w:t>9 8 7</w:t>
      </w:r>
    </w:p>
    <w:p w14:paraId="39E64458" w14:textId="77777777" w:rsidR="00844CAE" w:rsidRPr="00844CAE" w:rsidRDefault="00844CAE" w:rsidP="00844CAE">
      <w:pPr>
        <w:pStyle w:val="bridgehand"/>
      </w:pPr>
      <w:r>
        <w:tab/>
      </w:r>
      <w:r>
        <w:tab/>
      </w:r>
      <w:r>
        <w:tab/>
      </w:r>
      <w:r w:rsidRPr="00844CAE">
        <w:rPr>
          <w:color w:val="FF0000"/>
        </w:rPr>
        <w:t>]</w:t>
      </w:r>
      <w:r>
        <w:tab/>
      </w:r>
      <w:r w:rsidRPr="00844CAE">
        <w:t>A 9 7 2</w:t>
      </w:r>
    </w:p>
    <w:p w14:paraId="51D8A48E" w14:textId="77777777" w:rsidR="00844CAE" w:rsidRPr="00844CAE" w:rsidRDefault="00844CAE" w:rsidP="00844CAE">
      <w:pPr>
        <w:pStyle w:val="bridgehand"/>
      </w:pPr>
      <w:r>
        <w:tab/>
      </w:r>
      <w:r>
        <w:tab/>
      </w:r>
      <w:r>
        <w:tab/>
      </w:r>
      <w:r w:rsidRPr="00844CAE">
        <w:rPr>
          <w:color w:val="FF0000"/>
        </w:rPr>
        <w:t>{</w:t>
      </w:r>
      <w:r>
        <w:tab/>
      </w:r>
      <w:r w:rsidRPr="00844CAE">
        <w:t>K J 9 6 3</w:t>
      </w:r>
    </w:p>
    <w:p w14:paraId="7F2DCB73" w14:textId="77777777" w:rsidR="00844CAE" w:rsidRPr="00844CAE" w:rsidRDefault="00844CAE" w:rsidP="00844CAE">
      <w:pPr>
        <w:pStyle w:val="bridgehand"/>
      </w:pPr>
      <w:r>
        <w:tab/>
      </w:r>
      <w:r>
        <w:tab/>
      </w:r>
      <w:r>
        <w:tab/>
      </w:r>
      <w:r w:rsidRPr="00844CAE">
        <w:t>}</w:t>
      </w:r>
      <w:r>
        <w:tab/>
      </w:r>
      <w:r w:rsidRPr="00844CAE">
        <w:t>6</w:t>
      </w:r>
    </w:p>
    <w:p w14:paraId="1AE30240" w14:textId="77777777" w:rsidR="00844CAE" w:rsidRPr="00844CAE" w:rsidRDefault="00844CAE" w:rsidP="00844CAE">
      <w:r w:rsidRPr="00844CAE">
        <w:t>N/S have a thin slam in either spades or diamonds, requiring that spades play without loss, a bit against the odds but not horrible. However, it will be rare to get there. Maybe an Acol pair who start with a 2</w:t>
      </w:r>
      <w:r w:rsidRPr="00844CAE">
        <w:rPr>
          <w:color w:val="FF0000"/>
        </w:rPr>
        <w:t>{</w:t>
      </w:r>
      <w:r w:rsidRPr="00844CAE">
        <w:t xml:space="preserve"> response from South, based on the partial spade fit, might have a chance. Where South </w:t>
      </w:r>
      <w:proofErr w:type="spellStart"/>
      <w:r w:rsidRPr="00844CAE">
        <w:t>strts</w:t>
      </w:r>
      <w:proofErr w:type="spellEnd"/>
      <w:r w:rsidRPr="00844CAE">
        <w:t xml:space="preserve"> with 1NT or 2[, West's bidding will make it hard for N/S to realise how close they are to slam. I would guess that most N/Ss will bid to 4[ and it will be a matter of whether E/W save in 5}, -800 if the defence get two heart ruffs but likely only -500 in practice.</w:t>
      </w:r>
    </w:p>
    <w:sectPr w:rsidR="00844CAE" w:rsidRPr="00844CAE" w:rsidSect="006F2A90">
      <w:footerReference w:type="default" r:id="rId7"/>
      <w:headerReference w:type="first" r:id="rId8"/>
      <w:type w:val="continuous"/>
      <w:pgSz w:w="11909" w:h="16834" w:code="9"/>
      <w:pgMar w:top="1440" w:right="1440" w:bottom="1440" w:left="1440" w:header="720" w:footer="720" w:gutter="0"/>
      <w:cols w:num="2" w:sep="1"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4A78B" w14:textId="77777777" w:rsidR="0085017A" w:rsidRDefault="0085017A" w:rsidP="00162A54">
      <w:r>
        <w:separator/>
      </w:r>
    </w:p>
  </w:endnote>
  <w:endnote w:type="continuationSeparator" w:id="0">
    <w:p w14:paraId="4061D5F5" w14:textId="77777777" w:rsidR="0085017A" w:rsidRDefault="0085017A" w:rsidP="00162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Ecats CardFoot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CatsBridge">
    <w:panose1 w:val="020B0500000000000000"/>
    <w:charset w:val="00"/>
    <w:family w:val="swiss"/>
    <w:pitch w:val="variable"/>
    <w:sig w:usb0="00000003" w:usb1="00000000" w:usb2="00000000" w:usb3="00000000" w:csb0="00000001" w:csb1="00000000"/>
  </w:font>
  <w:font w:name="Euromod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nion Pro">
    <w:panose1 w:val="02040503050201020203"/>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03298" w14:textId="77777777" w:rsidR="00C3629B" w:rsidRPr="002359B6" w:rsidRDefault="00844CAE" w:rsidP="00844CAE">
    <w:pPr>
      <w:pStyle w:val="bridgehand"/>
    </w:pPr>
    <w:r>
      <w:tab/>
    </w:r>
    <w:r w:rsidR="00C3629B">
      <w:fldChar w:fldCharType="begin"/>
    </w:r>
    <w:r w:rsidR="00C3629B">
      <w:instrText xml:space="preserve"> PAGE   \* MERGEFORMAT </w:instrText>
    </w:r>
    <w:r w:rsidR="00C3629B">
      <w:fldChar w:fldCharType="separate"/>
    </w:r>
    <w:r w:rsidR="00385E87">
      <w:rPr>
        <w:noProof/>
      </w:rPr>
      <w:t>9</w:t>
    </w:r>
    <w:r w:rsidR="00C3629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99B91" w14:textId="77777777" w:rsidR="0085017A" w:rsidRDefault="0085017A" w:rsidP="00162A54">
      <w:r>
        <w:separator/>
      </w:r>
    </w:p>
  </w:footnote>
  <w:footnote w:type="continuationSeparator" w:id="0">
    <w:p w14:paraId="7EA07B70" w14:textId="77777777" w:rsidR="0085017A" w:rsidRDefault="0085017A" w:rsidP="00162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DEB35" w14:textId="66CFD026" w:rsidR="00C3629B" w:rsidRDefault="00B93152" w:rsidP="00162A54">
    <w:pPr>
      <w:pStyle w:val="Header"/>
    </w:pPr>
    <w:r>
      <w:rPr>
        <w:noProof/>
        <w:lang w:eastAsia="en-GB"/>
      </w:rPr>
      <w:drawing>
        <wp:anchor distT="0" distB="0" distL="114300" distR="114300" simplePos="0" relativeHeight="251659264" behindDoc="1" locked="0" layoutInCell="1" allowOverlap="1" wp14:anchorId="409277C3" wp14:editId="4E093B2C">
          <wp:simplePos x="0" y="0"/>
          <wp:positionH relativeFrom="column">
            <wp:posOffset>5471160</wp:posOffset>
          </wp:positionH>
          <wp:positionV relativeFrom="paragraph">
            <wp:posOffset>28575</wp:posOffset>
          </wp:positionV>
          <wp:extent cx="876300" cy="922655"/>
          <wp:effectExtent l="0" t="0" r="0" b="0"/>
          <wp:wrapTight wrapText="bothSides">
            <wp:wrapPolygon edited="0">
              <wp:start x="0" y="0"/>
              <wp:lineTo x="0" y="20961"/>
              <wp:lineTo x="21130" y="20961"/>
              <wp:lineTo x="2113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ats logo for printing.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300" cy="922655"/>
                  </a:xfrm>
                  <a:prstGeom prst="rect">
                    <a:avLst/>
                  </a:prstGeom>
                </pic:spPr>
              </pic:pic>
            </a:graphicData>
          </a:graphic>
        </wp:anchor>
      </w:drawing>
    </w:r>
  </w:p>
  <w:p w14:paraId="4E558C80" w14:textId="01F0EC8B" w:rsidR="00B93152" w:rsidRDefault="00A04B93" w:rsidP="00385E87">
    <w:pPr>
      <w:pStyle w:val="Header"/>
      <w:spacing w:before="0"/>
    </w:pPr>
    <w:r>
      <w:t>Hand records and commentary for the test LIN file</w:t>
    </w:r>
  </w:p>
  <w:p w14:paraId="12AF36A3" w14:textId="77777777" w:rsidR="00A04B93" w:rsidRPr="002359B6" w:rsidRDefault="00A04B93" w:rsidP="00385E87">
    <w:pPr>
      <w:pStyle w:val="Header"/>
      <w:spacing w:before="0"/>
    </w:pPr>
  </w:p>
  <w:p w14:paraId="42FBFBCB" w14:textId="77777777" w:rsidR="00C3629B" w:rsidRDefault="00C3629B" w:rsidP="00162A54">
    <w:pPr>
      <w:pStyle w:val="Header"/>
    </w:pPr>
  </w:p>
  <w:p w14:paraId="22225A72" w14:textId="77777777" w:rsidR="006F2A90" w:rsidRDefault="006F2A90" w:rsidP="0078025B">
    <w:pPr>
      <w:pStyle w:val="signature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12BE77D2"/>
    <w:lvl w:ilvl="0">
      <w:start w:val="1"/>
      <w:numFmt w:val="decimal"/>
      <w:pStyle w:val="Heading1"/>
      <w:lvlText w:val="%1."/>
      <w:lvlJc w:val="left"/>
      <w:pPr>
        <w:tabs>
          <w:tab w:val="num" w:pos="0"/>
        </w:tabs>
      </w:pPr>
      <w:rPr>
        <w:rFonts w:cs="Times New Roman"/>
      </w:rPr>
    </w:lvl>
    <w:lvl w:ilvl="1">
      <w:start w:val="1"/>
      <w:numFmt w:val="decimal"/>
      <w:pStyle w:val="Heading2"/>
      <w:lvlText w:val="%1.%2"/>
      <w:lvlJc w:val="left"/>
      <w:pPr>
        <w:tabs>
          <w:tab w:val="num" w:pos="720"/>
        </w:tabs>
      </w:pPr>
      <w:rPr>
        <w:rFonts w:cs="Times New Roman"/>
      </w:rPr>
    </w:lvl>
    <w:lvl w:ilvl="2">
      <w:start w:val="1"/>
      <w:numFmt w:val="decimal"/>
      <w:pStyle w:val="Heading3"/>
      <w:lvlText w:val="%1.%2.%3"/>
      <w:lvlJc w:val="left"/>
      <w:pPr>
        <w:tabs>
          <w:tab w:val="num" w:pos="0"/>
        </w:tabs>
      </w:pPr>
      <w:rPr>
        <w:rFonts w:cs="Times New Roman"/>
      </w:rPr>
    </w:lvl>
    <w:lvl w:ilvl="3">
      <w:start w:val="1"/>
      <w:numFmt w:val="decimal"/>
      <w:pStyle w:val="Heading4"/>
      <w:lvlText w:val="%1.%2.%3.%4"/>
      <w:lvlJc w:val="left"/>
      <w:pPr>
        <w:tabs>
          <w:tab w:val="num" w:pos="0"/>
        </w:tabs>
      </w:pPr>
      <w:rPr>
        <w:rFonts w:cs="Times New Roman"/>
      </w:rPr>
    </w:lvl>
    <w:lvl w:ilvl="4">
      <w:start w:val="1"/>
      <w:numFmt w:val="decimal"/>
      <w:pStyle w:val="Heading5"/>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1" w15:restartNumberingAfterBreak="0">
    <w:nsid w:val="FFFFFFFE"/>
    <w:multiLevelType w:val="singleLevel"/>
    <w:tmpl w:val="FFFFFFFF"/>
    <w:lvl w:ilvl="0">
      <w:numFmt w:val="decimal"/>
      <w:lvlText w:val="*"/>
      <w:lvlJc w:val="left"/>
      <w:rPr>
        <w:rFonts w:cs="Times New Roman"/>
      </w:rPr>
    </w:lvl>
  </w:abstractNum>
  <w:abstractNum w:abstractNumId="2" w15:restartNumberingAfterBreak="0">
    <w:nsid w:val="310E1132"/>
    <w:multiLevelType w:val="multilevel"/>
    <w:tmpl w:val="CE00509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lowerLetter"/>
      <w:lvlText w:val="%4)"/>
      <w:lvlJc w:val="left"/>
      <w:pPr>
        <w:tabs>
          <w:tab w:val="num" w:pos="1728"/>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 w15:restartNumberingAfterBreak="0">
    <w:nsid w:val="31D74308"/>
    <w:multiLevelType w:val="multilevel"/>
    <w:tmpl w:val="7E0AE08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4" w15:restartNumberingAfterBreak="0">
    <w:nsid w:val="42324A8C"/>
    <w:multiLevelType w:val="singleLevel"/>
    <w:tmpl w:val="5DBC71B6"/>
    <w:lvl w:ilvl="0">
      <w:start w:val="1"/>
      <w:numFmt w:val="lowerRoman"/>
      <w:lvlText w:val="(%1)"/>
      <w:legacy w:legacy="1" w:legacySpace="0" w:legacyIndent="576"/>
      <w:lvlJc w:val="left"/>
      <w:pPr>
        <w:ind w:left="1339" w:hanging="576"/>
      </w:pPr>
      <w:rPr>
        <w:rFonts w:cs="Times New Roman"/>
      </w:rPr>
    </w:lvl>
  </w:abstractNum>
  <w:abstractNum w:abstractNumId="5" w15:restartNumberingAfterBreak="0">
    <w:nsid w:val="53926239"/>
    <w:multiLevelType w:val="multilevel"/>
    <w:tmpl w:val="C756DEC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6" w15:restartNumberingAfterBreak="0">
    <w:nsid w:val="63020DE8"/>
    <w:multiLevelType w:val="singleLevel"/>
    <w:tmpl w:val="6430DDB2"/>
    <w:lvl w:ilvl="0">
      <w:start w:val="1"/>
      <w:numFmt w:val="lowerLetter"/>
      <w:lvlText w:val="%1)"/>
      <w:legacy w:legacy="1" w:legacySpace="0" w:legacyIndent="432"/>
      <w:lvlJc w:val="left"/>
      <w:pPr>
        <w:ind w:left="864" w:hanging="432"/>
      </w:pPr>
      <w:rPr>
        <w:rFonts w:cs="Times New Roman"/>
      </w:rPr>
    </w:lvl>
  </w:abstractNum>
  <w:abstractNum w:abstractNumId="7" w15:restartNumberingAfterBreak="0">
    <w:nsid w:val="7CBA4D02"/>
    <w:multiLevelType w:val="multilevel"/>
    <w:tmpl w:val="8DD243CC"/>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400"/>
        </w:tabs>
        <w:ind w:left="3240" w:hanging="1080"/>
      </w:pPr>
      <w:rPr>
        <w:rFonts w:cs="Times New Roman"/>
      </w:rPr>
    </w:lvl>
    <w:lvl w:ilvl="7">
      <w:start w:val="1"/>
      <w:numFmt w:val="decimal"/>
      <w:lvlText w:val="%1.%2.%3.%4.%5.%6.%7.%8."/>
      <w:lvlJc w:val="left"/>
      <w:pPr>
        <w:tabs>
          <w:tab w:val="num" w:pos="6120"/>
        </w:tabs>
        <w:ind w:left="3744" w:hanging="1224"/>
      </w:pPr>
      <w:rPr>
        <w:rFonts w:cs="Times New Roman"/>
      </w:rPr>
    </w:lvl>
    <w:lvl w:ilvl="8">
      <w:start w:val="1"/>
      <w:numFmt w:val="decimal"/>
      <w:lvlText w:val="%1.%2.%3.%4.%5.%6.%7.%8.%9."/>
      <w:lvlJc w:val="left"/>
      <w:pPr>
        <w:tabs>
          <w:tab w:val="num" w:pos="6840"/>
        </w:tabs>
        <w:ind w:left="4320" w:hanging="1440"/>
      </w:pPr>
      <w:rPr>
        <w:rFonts w:cs="Times New Roman"/>
      </w:rPr>
    </w:lvl>
  </w:abstractNum>
  <w:num w:numId="1">
    <w:abstractNumId w:val="3"/>
  </w:num>
  <w:num w:numId="2">
    <w:abstractNumId w:val="5"/>
  </w:num>
  <w:num w:numId="3">
    <w:abstractNumId w:val="2"/>
  </w:num>
  <w:num w:numId="4">
    <w:abstractNumId w:val="7"/>
  </w:num>
  <w:num w:numId="5">
    <w:abstractNumId w:val="7"/>
  </w:num>
  <w:num w:numId="6">
    <w:abstractNumId w:val="6"/>
  </w:num>
  <w:num w:numId="7">
    <w:abstractNumId w:val="1"/>
    <w:lvlOverride w:ilvl="0">
      <w:lvl w:ilvl="0">
        <w:start w:val="1"/>
        <w:numFmt w:val="bullet"/>
        <w:lvlText w:val=""/>
        <w:legacy w:legacy="1" w:legacySpace="144" w:legacyIndent="432"/>
        <w:lvlJc w:val="left"/>
        <w:pPr>
          <w:ind w:left="1296" w:hanging="432"/>
        </w:pPr>
        <w:rPr>
          <w:rFonts w:ascii="Courier" w:hAnsi="Courier" w:hint="default"/>
        </w:rPr>
      </w:lvl>
    </w:lvlOverride>
  </w:num>
  <w:num w:numId="8">
    <w:abstractNumId w:val="4"/>
  </w:num>
  <w:num w:numId="9">
    <w:abstractNumId w:val="7"/>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CAE"/>
    <w:rsid w:val="0002065D"/>
    <w:rsid w:val="0004417E"/>
    <w:rsid w:val="0005281A"/>
    <w:rsid w:val="000533C6"/>
    <w:rsid w:val="00057BC1"/>
    <w:rsid w:val="000612CD"/>
    <w:rsid w:val="0007162F"/>
    <w:rsid w:val="00085AE7"/>
    <w:rsid w:val="00090B0D"/>
    <w:rsid w:val="000960AE"/>
    <w:rsid w:val="00096314"/>
    <w:rsid w:val="000A1E22"/>
    <w:rsid w:val="000C7654"/>
    <w:rsid w:val="000D6AB5"/>
    <w:rsid w:val="000F3C48"/>
    <w:rsid w:val="000F735F"/>
    <w:rsid w:val="00102225"/>
    <w:rsid w:val="00105515"/>
    <w:rsid w:val="001369A8"/>
    <w:rsid w:val="0014709E"/>
    <w:rsid w:val="001561AC"/>
    <w:rsid w:val="00162A54"/>
    <w:rsid w:val="00171CF6"/>
    <w:rsid w:val="00176273"/>
    <w:rsid w:val="00183123"/>
    <w:rsid w:val="001931AB"/>
    <w:rsid w:val="001B0BB1"/>
    <w:rsid w:val="001B2554"/>
    <w:rsid w:val="001C7E61"/>
    <w:rsid w:val="001D6CCD"/>
    <w:rsid w:val="001E3C84"/>
    <w:rsid w:val="001F6BDE"/>
    <w:rsid w:val="00214BF2"/>
    <w:rsid w:val="0023484F"/>
    <w:rsid w:val="002359B6"/>
    <w:rsid w:val="00243926"/>
    <w:rsid w:val="00244C17"/>
    <w:rsid w:val="00256986"/>
    <w:rsid w:val="002579BC"/>
    <w:rsid w:val="00283623"/>
    <w:rsid w:val="002A37DD"/>
    <w:rsid w:val="002A4BFB"/>
    <w:rsid w:val="002D363F"/>
    <w:rsid w:val="002E0618"/>
    <w:rsid w:val="00312F03"/>
    <w:rsid w:val="00330C39"/>
    <w:rsid w:val="00385655"/>
    <w:rsid w:val="00385E87"/>
    <w:rsid w:val="00390D18"/>
    <w:rsid w:val="0039686C"/>
    <w:rsid w:val="003A30BE"/>
    <w:rsid w:val="003B146A"/>
    <w:rsid w:val="003D2700"/>
    <w:rsid w:val="003D5719"/>
    <w:rsid w:val="003F4017"/>
    <w:rsid w:val="00487BB1"/>
    <w:rsid w:val="00497B37"/>
    <w:rsid w:val="004B114E"/>
    <w:rsid w:val="004C1215"/>
    <w:rsid w:val="004C3830"/>
    <w:rsid w:val="004C41B6"/>
    <w:rsid w:val="004D3AC6"/>
    <w:rsid w:val="004E4593"/>
    <w:rsid w:val="00502D46"/>
    <w:rsid w:val="00553EBF"/>
    <w:rsid w:val="00554DC9"/>
    <w:rsid w:val="005605F1"/>
    <w:rsid w:val="00563A2B"/>
    <w:rsid w:val="005674B3"/>
    <w:rsid w:val="0057086D"/>
    <w:rsid w:val="0058278B"/>
    <w:rsid w:val="00587134"/>
    <w:rsid w:val="00587E5E"/>
    <w:rsid w:val="005962DE"/>
    <w:rsid w:val="005A2D97"/>
    <w:rsid w:val="005A36B8"/>
    <w:rsid w:val="005B0548"/>
    <w:rsid w:val="005B41BB"/>
    <w:rsid w:val="005B603A"/>
    <w:rsid w:val="005C661B"/>
    <w:rsid w:val="005C7146"/>
    <w:rsid w:val="005D29D4"/>
    <w:rsid w:val="005D2E0F"/>
    <w:rsid w:val="005D506E"/>
    <w:rsid w:val="005F4EDE"/>
    <w:rsid w:val="005F600E"/>
    <w:rsid w:val="005F7660"/>
    <w:rsid w:val="00600C1A"/>
    <w:rsid w:val="006138CA"/>
    <w:rsid w:val="00635705"/>
    <w:rsid w:val="00654138"/>
    <w:rsid w:val="00682380"/>
    <w:rsid w:val="0068758C"/>
    <w:rsid w:val="00694FF9"/>
    <w:rsid w:val="006A5262"/>
    <w:rsid w:val="006A75EF"/>
    <w:rsid w:val="006A7EFF"/>
    <w:rsid w:val="006B2F7D"/>
    <w:rsid w:val="006D1BD8"/>
    <w:rsid w:val="006F1088"/>
    <w:rsid w:val="006F2A90"/>
    <w:rsid w:val="007023A6"/>
    <w:rsid w:val="00706D55"/>
    <w:rsid w:val="00723208"/>
    <w:rsid w:val="00733CD3"/>
    <w:rsid w:val="00737DA0"/>
    <w:rsid w:val="0074336A"/>
    <w:rsid w:val="00745008"/>
    <w:rsid w:val="0075423E"/>
    <w:rsid w:val="00764E65"/>
    <w:rsid w:val="0078025B"/>
    <w:rsid w:val="007878AD"/>
    <w:rsid w:val="00787C38"/>
    <w:rsid w:val="007A7807"/>
    <w:rsid w:val="007C3813"/>
    <w:rsid w:val="007C7061"/>
    <w:rsid w:val="008177D7"/>
    <w:rsid w:val="00830E93"/>
    <w:rsid w:val="00844CAE"/>
    <w:rsid w:val="0085017A"/>
    <w:rsid w:val="00856BAE"/>
    <w:rsid w:val="0086118E"/>
    <w:rsid w:val="00872053"/>
    <w:rsid w:val="008731F0"/>
    <w:rsid w:val="008861AB"/>
    <w:rsid w:val="008A6DFE"/>
    <w:rsid w:val="008B7028"/>
    <w:rsid w:val="008C3AD3"/>
    <w:rsid w:val="008D71BB"/>
    <w:rsid w:val="008E1766"/>
    <w:rsid w:val="008F447E"/>
    <w:rsid w:val="009177CD"/>
    <w:rsid w:val="00942313"/>
    <w:rsid w:val="009429D4"/>
    <w:rsid w:val="00942F58"/>
    <w:rsid w:val="00944FED"/>
    <w:rsid w:val="00951D68"/>
    <w:rsid w:val="00981F9E"/>
    <w:rsid w:val="009959B9"/>
    <w:rsid w:val="009E35A1"/>
    <w:rsid w:val="00A02FCE"/>
    <w:rsid w:val="00A04B93"/>
    <w:rsid w:val="00A050A3"/>
    <w:rsid w:val="00A055DA"/>
    <w:rsid w:val="00A10641"/>
    <w:rsid w:val="00A27D80"/>
    <w:rsid w:val="00A312E0"/>
    <w:rsid w:val="00A35DBC"/>
    <w:rsid w:val="00A66AC6"/>
    <w:rsid w:val="00A721B8"/>
    <w:rsid w:val="00A73ACB"/>
    <w:rsid w:val="00A961CC"/>
    <w:rsid w:val="00AC3AA2"/>
    <w:rsid w:val="00AE7F57"/>
    <w:rsid w:val="00AF2FBD"/>
    <w:rsid w:val="00B066F0"/>
    <w:rsid w:val="00B23847"/>
    <w:rsid w:val="00B46067"/>
    <w:rsid w:val="00B55EC7"/>
    <w:rsid w:val="00B6009C"/>
    <w:rsid w:val="00B87CEE"/>
    <w:rsid w:val="00B91563"/>
    <w:rsid w:val="00B93152"/>
    <w:rsid w:val="00B966BD"/>
    <w:rsid w:val="00BB029A"/>
    <w:rsid w:val="00BC3537"/>
    <w:rsid w:val="00BF2F42"/>
    <w:rsid w:val="00BF4269"/>
    <w:rsid w:val="00C03383"/>
    <w:rsid w:val="00C25F81"/>
    <w:rsid w:val="00C26B02"/>
    <w:rsid w:val="00C327D3"/>
    <w:rsid w:val="00C3629B"/>
    <w:rsid w:val="00C54377"/>
    <w:rsid w:val="00C7569E"/>
    <w:rsid w:val="00C927A9"/>
    <w:rsid w:val="00CA6624"/>
    <w:rsid w:val="00CB39EF"/>
    <w:rsid w:val="00CC6623"/>
    <w:rsid w:val="00CD1BC7"/>
    <w:rsid w:val="00CD5A24"/>
    <w:rsid w:val="00D108B1"/>
    <w:rsid w:val="00D11D49"/>
    <w:rsid w:val="00D17BAD"/>
    <w:rsid w:val="00D23CDF"/>
    <w:rsid w:val="00D324BD"/>
    <w:rsid w:val="00D35E32"/>
    <w:rsid w:val="00D374D1"/>
    <w:rsid w:val="00D621C1"/>
    <w:rsid w:val="00D6562B"/>
    <w:rsid w:val="00D656AC"/>
    <w:rsid w:val="00D83BB6"/>
    <w:rsid w:val="00D84452"/>
    <w:rsid w:val="00D949BE"/>
    <w:rsid w:val="00DB1CA5"/>
    <w:rsid w:val="00DB346B"/>
    <w:rsid w:val="00DF5335"/>
    <w:rsid w:val="00DF6B9A"/>
    <w:rsid w:val="00E0784C"/>
    <w:rsid w:val="00E1394B"/>
    <w:rsid w:val="00E24C89"/>
    <w:rsid w:val="00E25E7D"/>
    <w:rsid w:val="00E27BE5"/>
    <w:rsid w:val="00E360A1"/>
    <w:rsid w:val="00E505B8"/>
    <w:rsid w:val="00E72DCB"/>
    <w:rsid w:val="00E77331"/>
    <w:rsid w:val="00E80B63"/>
    <w:rsid w:val="00E83574"/>
    <w:rsid w:val="00EA4A70"/>
    <w:rsid w:val="00EC4ED1"/>
    <w:rsid w:val="00F071DA"/>
    <w:rsid w:val="00F170B3"/>
    <w:rsid w:val="00F20401"/>
    <w:rsid w:val="00F475D0"/>
    <w:rsid w:val="00F515FF"/>
    <w:rsid w:val="00F51606"/>
    <w:rsid w:val="00F61292"/>
    <w:rsid w:val="00F84D34"/>
    <w:rsid w:val="00F90840"/>
    <w:rsid w:val="00FA5F93"/>
    <w:rsid w:val="00FB0311"/>
    <w:rsid w:val="00FB56E7"/>
    <w:rsid w:val="00FD2989"/>
    <w:rsid w:val="00FD6997"/>
    <w:rsid w:val="00FE79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DEFB0"/>
  <w15:docId w15:val="{9E02D44D-3096-4D27-8577-4992BCDBD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CAE"/>
    <w:pPr>
      <w:tabs>
        <w:tab w:val="left" w:pos="720"/>
        <w:tab w:val="left" w:pos="1440"/>
        <w:tab w:val="left" w:pos="2160"/>
        <w:tab w:val="left" w:pos="2880"/>
        <w:tab w:val="left" w:pos="3600"/>
        <w:tab w:val="left" w:pos="4320"/>
        <w:tab w:val="left" w:pos="5040"/>
      </w:tabs>
      <w:spacing w:before="120"/>
      <w:jc w:val="both"/>
    </w:pPr>
    <w:rPr>
      <w:rFonts w:ascii="Ecats CardFootlight" w:hAnsi="Ecats CardFootlight"/>
      <w:sz w:val="22"/>
      <w:lang w:eastAsia="en-US"/>
    </w:rPr>
  </w:style>
  <w:style w:type="paragraph" w:styleId="Heading1">
    <w:name w:val="heading 1"/>
    <w:basedOn w:val="Normal"/>
    <w:next w:val="Heading2"/>
    <w:qFormat/>
    <w:rsid w:val="008B7028"/>
    <w:pPr>
      <w:numPr>
        <w:numId w:val="11"/>
      </w:numPr>
      <w:spacing w:before="240" w:after="120"/>
      <w:jc w:val="left"/>
      <w:outlineLvl w:val="0"/>
    </w:pPr>
    <w:rPr>
      <w:b/>
      <w:kern w:val="16"/>
    </w:rPr>
  </w:style>
  <w:style w:type="paragraph" w:styleId="Heading2">
    <w:name w:val="heading 2"/>
    <w:basedOn w:val="Normal"/>
    <w:next w:val="Normal"/>
    <w:qFormat/>
    <w:rsid w:val="008B7028"/>
    <w:pPr>
      <w:keepNext/>
      <w:numPr>
        <w:ilvl w:val="1"/>
        <w:numId w:val="11"/>
      </w:numPr>
      <w:tabs>
        <w:tab w:val="clear" w:pos="1440"/>
        <w:tab w:val="clear" w:pos="2160"/>
        <w:tab w:val="clear" w:pos="2880"/>
        <w:tab w:val="clear" w:pos="3600"/>
        <w:tab w:val="clear" w:pos="4320"/>
        <w:tab w:val="clear" w:pos="5040"/>
      </w:tabs>
      <w:spacing w:after="60"/>
      <w:jc w:val="left"/>
      <w:outlineLvl w:val="1"/>
    </w:pPr>
    <w:rPr>
      <w:color w:val="0000FF"/>
    </w:rPr>
  </w:style>
  <w:style w:type="paragraph" w:styleId="Heading3">
    <w:name w:val="heading 3"/>
    <w:basedOn w:val="Normal"/>
    <w:next w:val="Normal"/>
    <w:qFormat/>
    <w:rsid w:val="008B7028"/>
    <w:pPr>
      <w:numPr>
        <w:ilvl w:val="2"/>
        <w:numId w:val="11"/>
      </w:numPr>
      <w:tabs>
        <w:tab w:val="clear" w:pos="720"/>
        <w:tab w:val="clear" w:pos="1440"/>
        <w:tab w:val="clear" w:pos="2160"/>
        <w:tab w:val="clear" w:pos="2880"/>
        <w:tab w:val="clear" w:pos="3600"/>
        <w:tab w:val="clear" w:pos="5040"/>
        <w:tab w:val="left" w:pos="1434"/>
        <w:tab w:val="left" w:pos="2304"/>
        <w:tab w:val="left" w:pos="5760"/>
        <w:tab w:val="left" w:pos="7200"/>
        <w:tab w:val="left" w:pos="8640"/>
        <w:tab w:val="left" w:pos="10080"/>
        <w:tab w:val="left" w:pos="11520"/>
        <w:tab w:val="left" w:pos="12960"/>
        <w:tab w:val="left" w:pos="14400"/>
        <w:tab w:val="left" w:pos="15840"/>
        <w:tab w:val="left" w:pos="17280"/>
        <w:tab w:val="left" w:pos="18720"/>
      </w:tabs>
      <w:spacing w:before="240" w:after="120"/>
      <w:outlineLvl w:val="2"/>
    </w:pPr>
    <w:rPr>
      <w:i/>
    </w:rPr>
  </w:style>
  <w:style w:type="paragraph" w:styleId="Heading4">
    <w:name w:val="heading 4"/>
    <w:basedOn w:val="Normal"/>
    <w:next w:val="Normal"/>
    <w:qFormat/>
    <w:rsid w:val="008B7028"/>
    <w:pPr>
      <w:keepNext/>
      <w:numPr>
        <w:ilvl w:val="3"/>
        <w:numId w:val="11"/>
      </w:numPr>
      <w:tabs>
        <w:tab w:val="clear" w:pos="720"/>
        <w:tab w:val="clear" w:pos="1440"/>
        <w:tab w:val="clear" w:pos="2160"/>
        <w:tab w:val="clear" w:pos="2880"/>
        <w:tab w:val="clear" w:pos="3600"/>
        <w:tab w:val="clear" w:pos="5040"/>
        <w:tab w:val="right" w:pos="756"/>
        <w:tab w:val="left" w:pos="1434"/>
        <w:tab w:val="left" w:pos="2304"/>
        <w:tab w:val="left" w:pos="5760"/>
        <w:tab w:val="left" w:pos="7200"/>
        <w:tab w:val="left" w:pos="8640"/>
        <w:tab w:val="left" w:pos="10080"/>
        <w:tab w:val="left" w:pos="11520"/>
        <w:tab w:val="left" w:pos="12960"/>
        <w:tab w:val="left" w:pos="14400"/>
        <w:tab w:val="left" w:pos="15840"/>
        <w:tab w:val="left" w:pos="17280"/>
        <w:tab w:val="left" w:pos="18720"/>
      </w:tabs>
      <w:spacing w:after="60"/>
      <w:outlineLvl w:val="3"/>
    </w:pPr>
    <w:rPr>
      <w:i/>
    </w:rPr>
  </w:style>
  <w:style w:type="paragraph" w:styleId="Heading5">
    <w:name w:val="heading 5"/>
    <w:basedOn w:val="Normal"/>
    <w:next w:val="Normal"/>
    <w:qFormat/>
    <w:rsid w:val="008B7028"/>
    <w:pPr>
      <w:numPr>
        <w:ilvl w:val="4"/>
        <w:numId w:val="11"/>
      </w:numPr>
      <w:tabs>
        <w:tab w:val="clear" w:pos="1440"/>
        <w:tab w:val="clear" w:pos="2880"/>
        <w:tab w:val="clear" w:pos="3600"/>
        <w:tab w:val="clear" w:pos="4320"/>
        <w:tab w:val="clear" w:pos="5040"/>
      </w:tabs>
      <w:spacing w:before="240" w:after="60"/>
      <w:outlineLvl w:val="4"/>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ridgehand">
    <w:name w:val="bridgehand"/>
    <w:rsid w:val="00844CAE"/>
    <w:pPr>
      <w:tabs>
        <w:tab w:val="left" w:pos="181"/>
        <w:tab w:val="left" w:pos="448"/>
        <w:tab w:val="left" w:pos="1560"/>
        <w:tab w:val="left" w:pos="1843"/>
        <w:tab w:val="left" w:pos="2835"/>
        <w:tab w:val="left" w:pos="3119"/>
      </w:tabs>
    </w:pPr>
    <w:rPr>
      <w:rFonts w:ascii="ECatsBridge" w:hAnsi="ECatsBridge"/>
      <w:lang w:eastAsia="en-US"/>
    </w:rPr>
  </w:style>
  <w:style w:type="paragraph" w:customStyle="1" w:styleId="Style">
    <w:name w:val="Style"/>
    <w:rsid w:val="008B7028"/>
    <w:pPr>
      <w:tabs>
        <w:tab w:val="left" w:pos="756"/>
        <w:tab w:val="left" w:pos="1434"/>
        <w:tab w:val="left" w:pos="2304"/>
        <w:tab w:val="left" w:pos="4320"/>
        <w:tab w:val="left" w:pos="5760"/>
        <w:tab w:val="left" w:pos="7200"/>
        <w:tab w:val="left" w:pos="8640"/>
        <w:tab w:val="left" w:pos="10080"/>
        <w:tab w:val="left" w:pos="11520"/>
        <w:tab w:val="left" w:pos="12960"/>
        <w:tab w:val="left" w:pos="14400"/>
        <w:tab w:val="left" w:pos="15840"/>
        <w:tab w:val="left" w:pos="17280"/>
        <w:tab w:val="left" w:pos="18720"/>
      </w:tabs>
      <w:jc w:val="both"/>
    </w:pPr>
    <w:rPr>
      <w:rFonts w:ascii="Arial" w:hAnsi="Arial"/>
      <w:lang w:eastAsia="en-US"/>
    </w:rPr>
  </w:style>
  <w:style w:type="paragraph" w:styleId="TOC1">
    <w:name w:val="toc 1"/>
    <w:basedOn w:val="Normal"/>
    <w:next w:val="Normal"/>
    <w:semiHidden/>
    <w:rsid w:val="008B7028"/>
    <w:pPr>
      <w:tabs>
        <w:tab w:val="clear" w:pos="1440"/>
        <w:tab w:val="clear" w:pos="4320"/>
        <w:tab w:val="right" w:leader="dot" w:pos="10433"/>
      </w:tabs>
      <w:spacing w:before="240" w:after="120"/>
      <w:jc w:val="left"/>
    </w:pPr>
    <w:rPr>
      <w:rFonts w:ascii="Euromode" w:hAnsi="Euromode"/>
      <w:b/>
      <w:caps/>
    </w:rPr>
  </w:style>
  <w:style w:type="paragraph" w:styleId="TOC2">
    <w:name w:val="toc 2"/>
    <w:basedOn w:val="Normal"/>
    <w:next w:val="Normal"/>
    <w:semiHidden/>
    <w:rsid w:val="008B7028"/>
    <w:pPr>
      <w:tabs>
        <w:tab w:val="clear" w:pos="720"/>
        <w:tab w:val="clear" w:pos="1440"/>
        <w:tab w:val="clear" w:pos="2160"/>
        <w:tab w:val="clear" w:pos="2880"/>
        <w:tab w:val="clear" w:pos="3600"/>
        <w:tab w:val="clear" w:pos="4320"/>
        <w:tab w:val="clear" w:pos="5040"/>
        <w:tab w:val="right" w:leader="underscore" w:pos="8669"/>
      </w:tabs>
      <w:spacing w:before="40"/>
      <w:ind w:left="432"/>
      <w:jc w:val="left"/>
    </w:pPr>
    <w:rPr>
      <w:b/>
    </w:rPr>
  </w:style>
  <w:style w:type="paragraph" w:styleId="TOC3">
    <w:name w:val="toc 3"/>
    <w:basedOn w:val="Normal"/>
    <w:next w:val="Normal"/>
    <w:semiHidden/>
    <w:rsid w:val="008B7028"/>
    <w:pPr>
      <w:tabs>
        <w:tab w:val="clear" w:pos="720"/>
        <w:tab w:val="clear" w:pos="1440"/>
        <w:tab w:val="clear" w:pos="2160"/>
        <w:tab w:val="clear" w:pos="2880"/>
        <w:tab w:val="clear" w:pos="3600"/>
        <w:tab w:val="clear" w:pos="4320"/>
        <w:tab w:val="clear" w:pos="5040"/>
        <w:tab w:val="right" w:leader="underscore" w:pos="8669"/>
      </w:tabs>
      <w:ind w:left="576"/>
      <w:jc w:val="left"/>
    </w:pPr>
  </w:style>
  <w:style w:type="paragraph" w:styleId="Footer">
    <w:name w:val="footer"/>
    <w:rsid w:val="00096314"/>
    <w:pPr>
      <w:tabs>
        <w:tab w:val="right" w:pos="8306"/>
        <w:tab w:val="right" w:pos="8640"/>
      </w:tabs>
    </w:pPr>
    <w:rPr>
      <w:rFonts w:ascii="Ecats CardFootlight" w:hAnsi="Ecats CardFootlight"/>
      <w:sz w:val="16"/>
      <w:szCs w:val="16"/>
      <w:lang w:eastAsia="en-US"/>
    </w:rPr>
  </w:style>
  <w:style w:type="paragraph" w:styleId="Header">
    <w:name w:val="header"/>
    <w:basedOn w:val="Normal"/>
    <w:link w:val="HeaderChar"/>
    <w:rsid w:val="005B603A"/>
    <w:pPr>
      <w:tabs>
        <w:tab w:val="center" w:pos="4320"/>
        <w:tab w:val="right" w:pos="8640"/>
      </w:tabs>
      <w:jc w:val="center"/>
    </w:pPr>
    <w:rPr>
      <w:rFonts w:asciiTheme="minorHAnsi" w:hAnsiTheme="minorHAnsi"/>
      <w:b/>
      <w:color w:val="FF0000"/>
      <w:sz w:val="24"/>
    </w:rPr>
  </w:style>
  <w:style w:type="paragraph" w:customStyle="1" w:styleId="BoardNumber">
    <w:name w:val="Board Number"/>
    <w:qFormat/>
    <w:rsid w:val="00844CAE"/>
    <w:pPr>
      <w:spacing w:before="120" w:after="120"/>
    </w:pPr>
    <w:rPr>
      <w:rFonts w:ascii="Minion Pro" w:hAnsi="Minion Pro" w:cs="Minion Pro"/>
      <w:i/>
      <w:color w:val="FF0000"/>
      <w:sz w:val="18"/>
      <w:szCs w:val="24"/>
      <w:u w:val="single"/>
      <w:lang w:val="en-US"/>
    </w:rPr>
  </w:style>
  <w:style w:type="paragraph" w:customStyle="1" w:styleId="WNES">
    <w:name w:val="WNES"/>
    <w:basedOn w:val="Normal"/>
    <w:qFormat/>
    <w:rsid w:val="002359B6"/>
    <w:pPr>
      <w:tabs>
        <w:tab w:val="clear" w:pos="720"/>
        <w:tab w:val="clear" w:pos="1440"/>
        <w:tab w:val="clear" w:pos="2160"/>
        <w:tab w:val="clear" w:pos="2880"/>
        <w:tab w:val="clear" w:pos="3600"/>
        <w:tab w:val="left" w:pos="284"/>
        <w:tab w:val="left" w:pos="1134"/>
        <w:tab w:val="left" w:pos="2127"/>
        <w:tab w:val="left" w:pos="2977"/>
      </w:tabs>
      <w:ind w:firstLine="284"/>
    </w:pPr>
    <w:rPr>
      <w:b/>
    </w:rPr>
  </w:style>
  <w:style w:type="paragraph" w:customStyle="1" w:styleId="bidding">
    <w:name w:val="bidding"/>
    <w:basedOn w:val="Normal"/>
    <w:qFormat/>
    <w:rsid w:val="005674B3"/>
    <w:pPr>
      <w:tabs>
        <w:tab w:val="clear" w:pos="720"/>
        <w:tab w:val="clear" w:pos="1440"/>
        <w:tab w:val="clear" w:pos="2160"/>
        <w:tab w:val="clear" w:pos="2880"/>
        <w:tab w:val="clear" w:pos="3600"/>
        <w:tab w:val="left" w:pos="284"/>
        <w:tab w:val="left" w:pos="1134"/>
        <w:tab w:val="left" w:pos="2127"/>
        <w:tab w:val="left" w:pos="2977"/>
      </w:tabs>
    </w:pPr>
  </w:style>
  <w:style w:type="paragraph" w:styleId="BalloonText">
    <w:name w:val="Balloon Text"/>
    <w:basedOn w:val="Normal"/>
    <w:link w:val="BalloonTextChar"/>
    <w:rsid w:val="006D1BD8"/>
    <w:rPr>
      <w:rFonts w:ascii="Tahoma" w:hAnsi="Tahoma" w:cs="Tahoma"/>
      <w:sz w:val="16"/>
      <w:szCs w:val="16"/>
    </w:rPr>
  </w:style>
  <w:style w:type="character" w:customStyle="1" w:styleId="BalloonTextChar">
    <w:name w:val="Balloon Text Char"/>
    <w:basedOn w:val="DefaultParagraphFont"/>
    <w:link w:val="BalloonText"/>
    <w:rsid w:val="006D1BD8"/>
    <w:rPr>
      <w:rFonts w:ascii="Tahoma" w:hAnsi="Tahoma" w:cs="Tahoma"/>
      <w:sz w:val="16"/>
      <w:szCs w:val="16"/>
      <w:lang w:eastAsia="en-US"/>
    </w:rPr>
  </w:style>
  <w:style w:type="character" w:customStyle="1" w:styleId="HeaderChar">
    <w:name w:val="Header Char"/>
    <w:basedOn w:val="DefaultParagraphFont"/>
    <w:link w:val="Header"/>
    <w:rsid w:val="005B603A"/>
    <w:rPr>
      <w:rFonts w:asciiTheme="minorHAnsi" w:hAnsiTheme="minorHAnsi"/>
      <w:b/>
      <w:color w:val="FF0000"/>
      <w:sz w:val="24"/>
      <w:lang w:eastAsia="en-US"/>
    </w:rPr>
  </w:style>
  <w:style w:type="paragraph" w:customStyle="1" w:styleId="explanation">
    <w:name w:val="explanation"/>
    <w:basedOn w:val="Normal"/>
    <w:qFormat/>
    <w:rsid w:val="00A721B8"/>
    <w:pPr>
      <w:tabs>
        <w:tab w:val="clear" w:pos="720"/>
        <w:tab w:val="left" w:pos="567"/>
      </w:tabs>
      <w:ind w:left="567" w:hanging="283"/>
    </w:pPr>
  </w:style>
  <w:style w:type="paragraph" w:customStyle="1" w:styleId="BoardNumbernospace">
    <w:name w:val="Board Number no space"/>
    <w:basedOn w:val="BoardNumber"/>
    <w:qFormat/>
    <w:rsid w:val="00A721B8"/>
    <w:pPr>
      <w:spacing w:before="0"/>
    </w:pPr>
  </w:style>
  <w:style w:type="character" w:styleId="Hyperlink">
    <w:name w:val="Hyperlink"/>
    <w:basedOn w:val="DefaultParagraphFont"/>
    <w:uiPriority w:val="99"/>
    <w:unhideWhenUsed/>
    <w:rsid w:val="005B0548"/>
    <w:rPr>
      <w:color w:val="0000FF"/>
      <w:u w:val="single"/>
    </w:rPr>
  </w:style>
  <w:style w:type="paragraph" w:styleId="NoSpacing">
    <w:name w:val="No Spacing"/>
    <w:uiPriority w:val="1"/>
    <w:qFormat/>
    <w:rsid w:val="005B0548"/>
    <w:rPr>
      <w:rFonts w:eastAsia="Calibri"/>
      <w:sz w:val="24"/>
      <w:szCs w:val="24"/>
      <w:lang w:eastAsia="en-US"/>
    </w:rPr>
  </w:style>
  <w:style w:type="character" w:styleId="FollowedHyperlink">
    <w:name w:val="FollowedHyperlink"/>
    <w:basedOn w:val="DefaultParagraphFont"/>
    <w:rsid w:val="005B0548"/>
    <w:rPr>
      <w:color w:val="800080" w:themeColor="followedHyperlink"/>
      <w:u w:val="single"/>
    </w:rPr>
  </w:style>
  <w:style w:type="paragraph" w:customStyle="1" w:styleId="Biography">
    <w:name w:val="Biography"/>
    <w:basedOn w:val="Normal"/>
    <w:qFormat/>
    <w:rsid w:val="005B603A"/>
    <w:rPr>
      <w:rFonts w:asciiTheme="minorHAnsi" w:hAnsiTheme="minorHAnsi" w:cstheme="minorHAnsi"/>
      <w:i/>
      <w:lang w:val="en"/>
    </w:rPr>
  </w:style>
  <w:style w:type="paragraph" w:customStyle="1" w:styleId="NoParagraphStyle">
    <w:name w:val="[No Paragraph Style]"/>
    <w:rsid w:val="00B93152"/>
    <w:pPr>
      <w:autoSpaceDE w:val="0"/>
      <w:autoSpaceDN w:val="0"/>
      <w:adjustRightInd w:val="0"/>
      <w:spacing w:line="288" w:lineRule="auto"/>
      <w:textAlignment w:val="center"/>
    </w:pPr>
    <w:rPr>
      <w:rFonts w:ascii="Minion Pro" w:hAnsi="Minion Pro" w:cs="Minion Pro"/>
      <w:color w:val="000000"/>
      <w:sz w:val="24"/>
      <w:szCs w:val="24"/>
      <w:lang w:val="en-US"/>
    </w:rPr>
  </w:style>
  <w:style w:type="paragraph" w:customStyle="1" w:styleId="signatures">
    <w:name w:val="signatures"/>
    <w:basedOn w:val="NoParagraphStyle"/>
    <w:qFormat/>
    <w:rsid w:val="0086118E"/>
    <w:pPr>
      <w:tabs>
        <w:tab w:val="left" w:pos="5670"/>
      </w:tabs>
    </w:pPr>
    <w:rPr>
      <w:rFonts w:ascii="ECatsBridge" w:hAnsi="ECatsBridge"/>
      <w:b/>
    </w:rPr>
  </w:style>
  <w:style w:type="paragraph" w:customStyle="1" w:styleId="letter">
    <w:name w:val="letter"/>
    <w:qFormat/>
    <w:rsid w:val="00654138"/>
    <w:pPr>
      <w:spacing w:before="120"/>
    </w:pPr>
    <w:rPr>
      <w:rFonts w:ascii="ECatsBridge" w:hAnsi="ECatsBridge" w:cs="Verdana"/>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001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anna.100_ACRE_WOOD\Documents\Custom%20Office%20Templates\simpairs\ECB-WBF%20Charity%20Pairs%20Commentary.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ECB-WBF Charity Pairs Commentary.dotm</Template>
  <TotalTime>2</TotalTime>
  <Pages>6</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Children in need</vt:lpstr>
    </vt:vector>
  </TitlesOfParts>
  <Company>A&amp;J</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Children in need</dc:title>
  <dc:creator>Anna Gudge</dc:creator>
  <cp:lastModifiedBy>Anna Gudge</cp:lastModifiedBy>
  <cp:revision>2</cp:revision>
  <cp:lastPrinted>2016-11-08T16:08:00Z</cp:lastPrinted>
  <dcterms:created xsi:type="dcterms:W3CDTF">2020-06-24T11:13:00Z</dcterms:created>
  <dcterms:modified xsi:type="dcterms:W3CDTF">2020-06-24T11:13:00Z</dcterms:modified>
</cp:coreProperties>
</file>